
<file path=[Content_Types].xml><?xml version="1.0" encoding="utf-8"?>
<Types xmlns="http://schemas.openxmlformats.org/package/2006/content-types">
  <Default Extension="jfif" ContentType="image/jpeg"/>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15.jpg" ContentType="image/png"/>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4F1F64" w14:textId="7FE603B6" w:rsidR="003B437B" w:rsidRDefault="00E07D34" w:rsidP="00E07D34">
      <w:pPr>
        <w:pStyle w:val="PaperTitle"/>
      </w:pPr>
      <w:r w:rsidRPr="00E07D34">
        <w:t xml:space="preserve">Enhancing Deep Learning Robustness for Small Organ Segmentation in Medical Imaging: </w:t>
      </w:r>
      <w:proofErr w:type="gramStart"/>
      <w:r w:rsidR="00917992">
        <w:t>a</w:t>
      </w:r>
      <w:proofErr w:type="gramEnd"/>
      <w:r w:rsidRPr="00E07D34">
        <w:t xml:space="preserve"> Comprehensive Review and Future Roadmap</w:t>
      </w:r>
    </w:p>
    <w:p w14:paraId="09D8D5CC" w14:textId="362F7DC6" w:rsidR="00917992" w:rsidRPr="002B1C70" w:rsidRDefault="00917992" w:rsidP="00917992">
      <w:pPr>
        <w:pStyle w:val="AuthorName"/>
        <w:rPr>
          <w:vertAlign w:val="superscript"/>
        </w:rPr>
      </w:pPr>
      <w:r w:rsidRPr="00917992">
        <w:t>M</w:t>
      </w:r>
      <w:r>
        <w:t xml:space="preserve"> </w:t>
      </w:r>
      <w:r w:rsidRPr="00917992">
        <w:t>Karthik Prabu</w:t>
      </w:r>
      <w:proofErr w:type="gramStart"/>
      <w:r w:rsidR="002B1C70">
        <w:rPr>
          <w:vertAlign w:val="superscript"/>
        </w:rPr>
        <w:t>1,a</w:t>
      </w:r>
      <w:proofErr w:type="gramEnd"/>
      <w:r w:rsidR="002B1C70">
        <w:rPr>
          <w:vertAlign w:val="superscript"/>
        </w:rPr>
        <w:t>)</w:t>
      </w:r>
      <w:r>
        <w:t xml:space="preserve">, </w:t>
      </w:r>
      <w:r w:rsidRPr="00917992">
        <w:t xml:space="preserve">Mathan </w:t>
      </w:r>
      <w:r>
        <w:t>K</w:t>
      </w:r>
      <w:r w:rsidRPr="00917992">
        <w:t>umar</w:t>
      </w:r>
      <w:proofErr w:type="gramStart"/>
      <w:r w:rsidR="002B1C70">
        <w:rPr>
          <w:vertAlign w:val="superscript"/>
        </w:rPr>
        <w:t>2,b</w:t>
      </w:r>
      <w:proofErr w:type="gramEnd"/>
      <w:r w:rsidR="002B1C70">
        <w:rPr>
          <w:vertAlign w:val="superscript"/>
        </w:rPr>
        <w:t>)</w:t>
      </w:r>
    </w:p>
    <w:p w14:paraId="35561CB6" w14:textId="536CEA83" w:rsidR="00917992" w:rsidRDefault="00917992" w:rsidP="00917992">
      <w:pPr>
        <w:pStyle w:val="AuthorAffiliation"/>
      </w:pPr>
      <w:r>
        <w:rPr>
          <w:vertAlign w:val="superscript"/>
        </w:rPr>
        <w:t>1</w:t>
      </w:r>
      <w:r>
        <w:t>Department of Computer Science and Engineering</w:t>
      </w:r>
      <w:r>
        <w:t xml:space="preserve">, </w:t>
      </w:r>
      <w:r>
        <w:t>R.V.S. College of Engineering</w:t>
      </w:r>
      <w:r>
        <w:t>,</w:t>
      </w:r>
      <w:r>
        <w:t xml:space="preserve"> </w:t>
      </w:r>
      <w:proofErr w:type="spellStart"/>
      <w:r>
        <w:t>Dindigul</w:t>
      </w:r>
      <w:proofErr w:type="spellEnd"/>
      <w:r>
        <w:t>, Tamil Nadu, India</w:t>
      </w:r>
    </w:p>
    <w:p w14:paraId="7EE46795" w14:textId="115DEEF5" w:rsidR="00917992" w:rsidRPr="00917992" w:rsidRDefault="00917992" w:rsidP="00917992">
      <w:pPr>
        <w:pStyle w:val="AuthorAffiliation"/>
      </w:pPr>
      <w:r>
        <w:rPr>
          <w:vertAlign w:val="superscript"/>
        </w:rPr>
        <w:t>2</w:t>
      </w:r>
      <w:r w:rsidRPr="00917992">
        <w:t>Department</w:t>
      </w:r>
      <w:r>
        <w:t xml:space="preserve"> o</w:t>
      </w:r>
      <w:r>
        <w:t xml:space="preserve">f Information Technology, </w:t>
      </w:r>
      <w:r w:rsidRPr="00917992">
        <w:t>PSNA College of Engineering and Technology,</w:t>
      </w:r>
      <w:r w:rsidR="002B1C70">
        <w:t xml:space="preserve"> </w:t>
      </w:r>
      <w:proofErr w:type="spellStart"/>
      <w:r w:rsidRPr="00917992">
        <w:t>Dindigul</w:t>
      </w:r>
      <w:proofErr w:type="spellEnd"/>
      <w:r w:rsidRPr="00917992">
        <w:t>.</w:t>
      </w:r>
      <w:r>
        <w:t xml:space="preserve"> </w:t>
      </w:r>
      <w:r>
        <w:t>Tamil Nadu, India</w:t>
      </w:r>
    </w:p>
    <w:p w14:paraId="5B6BD8E7" w14:textId="4F43BE07" w:rsidR="00917992" w:rsidRPr="00917992" w:rsidRDefault="00917992" w:rsidP="00917992">
      <w:pPr>
        <w:pStyle w:val="AuthorEmail"/>
      </w:pPr>
      <w:r>
        <w:t xml:space="preserve">Corresponding author: </w:t>
      </w:r>
      <w:r>
        <w:rPr>
          <w:vertAlign w:val="superscript"/>
        </w:rPr>
        <w:t>a)</w:t>
      </w:r>
      <w:hyperlink r:id="rId8" w:history="1">
        <w:r w:rsidRPr="00BF08B2">
          <w:rPr>
            <w:rStyle w:val="Hyperlink"/>
          </w:rPr>
          <w:t>karthikprabu777@gmail.com</w:t>
        </w:r>
      </w:hyperlink>
      <w:r>
        <w:t xml:space="preserve">, </w:t>
      </w:r>
      <w:r>
        <w:rPr>
          <w:vertAlign w:val="superscript"/>
        </w:rPr>
        <w:t>b)</w:t>
      </w:r>
      <w:hyperlink r:id="rId9" w:history="1">
        <w:r w:rsidRPr="00BF08B2">
          <w:rPr>
            <w:rStyle w:val="Hyperlink"/>
          </w:rPr>
          <w:t>mathan81@gmail.com</w:t>
        </w:r>
      </w:hyperlink>
      <w:r>
        <w:t xml:space="preserve"> </w:t>
      </w:r>
    </w:p>
    <w:p w14:paraId="2173FA60" w14:textId="77777777" w:rsidR="003803AE" w:rsidRDefault="003803AE" w:rsidP="003803AE">
      <w:pPr>
        <w:pStyle w:val="Abstract"/>
      </w:pPr>
      <w:r w:rsidRPr="00917992">
        <w:rPr>
          <w:b/>
          <w:bCs/>
        </w:rPr>
        <w:t>Abstract:</w:t>
      </w:r>
      <w:r>
        <w:t xml:space="preserve"> Precise segmentation of small organs in medical imaging remains a difficult task due to their small statures, unreliable boundaries, anatomical heterogeneity, and class imbalance in medical datasets. Deep learning has totally altered medical image analysis by surpassing traditional manual and semi-automated segmentation techniques, providing enhanced precision, robustness, and scalability. This study presents a comprehensive summary of recent advances in deep learning networks for small organ segmentation across various imaging modalities that include CT, MRI, PET, ultrasound, and </w:t>
      </w:r>
      <w:r w:rsidR="00DC546A">
        <w:t>hyper spectral</w:t>
      </w:r>
      <w:r>
        <w:t xml:space="preserve"> imaging. Foundational architectures, including Convolutional Neural Networks (CNNs) and Fully Convolutional Networks (FCNs), along with updated variants like U-Net, </w:t>
      </w:r>
      <w:proofErr w:type="spellStart"/>
      <w:r>
        <w:t>UNet</w:t>
      </w:r>
      <w:proofErr w:type="spellEnd"/>
      <w:r>
        <w:t xml:space="preserve">++, </w:t>
      </w:r>
      <w:proofErr w:type="spellStart"/>
      <w:r>
        <w:t>nnU</w:t>
      </w:r>
      <w:proofErr w:type="spellEnd"/>
      <w:r>
        <w:t xml:space="preserve">-Net, </w:t>
      </w:r>
      <w:proofErr w:type="spellStart"/>
      <w:r>
        <w:t>HRNet</w:t>
      </w:r>
      <w:proofErr w:type="spellEnd"/>
      <w:r>
        <w:t>, and Vision Transformers (</w:t>
      </w:r>
      <w:proofErr w:type="spellStart"/>
      <w:r>
        <w:t>ViTs</w:t>
      </w:r>
      <w:proofErr w:type="spellEnd"/>
      <w:r>
        <w:t xml:space="preserve">), have exhibited exceptional success in </w:t>
      </w:r>
      <w:r w:rsidR="00DC546A">
        <w:t>characterizing</w:t>
      </w:r>
      <w:r>
        <w:t xml:space="preserve"> complex anatomical structures. Hybrid architectures that integrate CNNs with transformers and attention mechanisms have led to further advancements in contextual learning and boundary </w:t>
      </w:r>
      <w:r w:rsidR="00DC546A">
        <w:t>localization</w:t>
      </w:r>
      <w:r>
        <w:t xml:space="preserve">, specifically in challenging environments. The review highlights the methodological innovations such as multi-scale feature extraction, patch-wise sampling, sparse attention, lightweight 3D U-Nets, and adversarial training, which address the research challenges such as data scarcity, noisy annotations, and domain shift across imaging devices. Evaluation metrics, including Dice coefficient, </w:t>
      </w:r>
      <w:proofErr w:type="spellStart"/>
      <w:r>
        <w:t>IoU</w:t>
      </w:r>
      <w:proofErr w:type="spellEnd"/>
      <w:r>
        <w:t xml:space="preserve">, and </w:t>
      </w:r>
      <w:proofErr w:type="spellStart"/>
      <w:r>
        <w:t>Hausdorff</w:t>
      </w:r>
      <w:proofErr w:type="spellEnd"/>
      <w:r>
        <w:t xml:space="preserve"> distance, are discussed in relation to their clinical relevance, especially for small structures where edge accuracy is crucial. Furthermore, the paper explores the incorporation of domain knowledge, semi-supervised learning, federated learning, and generative models to overcome annotation bottlenecks and improve </w:t>
      </w:r>
      <w:r w:rsidR="00DC546A">
        <w:t>generalizability</w:t>
      </w:r>
      <w:r>
        <w:t>. By systematically mapping 100 studies published between 2016 and 2023, this review pinpoints key research trends, persistent challenges, and research gaps in clinical translation. Future directions highlight the development of explainable AI models, uncertainty quantification, compact architectures for real-time deployment, and integration with image genomics for accurate medicine. Ultimately, this roadmap underscores the potential of deep learning to achieve reliable, clinically viable small organ segmentation, advancing both diagnostic accuracy and therapeutic planning.</w:t>
      </w:r>
    </w:p>
    <w:p w14:paraId="7958ED71" w14:textId="77777777" w:rsidR="003803AE" w:rsidRPr="003803AE" w:rsidRDefault="003803AE" w:rsidP="003803AE">
      <w:pPr>
        <w:pStyle w:val="Abstract"/>
      </w:pPr>
      <w:r w:rsidRPr="00917992">
        <w:rPr>
          <w:b/>
          <w:bCs/>
        </w:rPr>
        <w:t>Keywords:</w:t>
      </w:r>
      <w:r>
        <w:t xml:space="preserve"> Small organ segmentation, medical imaging, deep learning networks, CNN architecture, </w:t>
      </w:r>
      <w:proofErr w:type="spellStart"/>
      <w:r>
        <w:t>UNet</w:t>
      </w:r>
      <w:proofErr w:type="spellEnd"/>
      <w:r>
        <w:t>, patch-wise sampling, lightweight 3D U-Nets, sparse attention.</w:t>
      </w:r>
    </w:p>
    <w:p w14:paraId="639A0D92" w14:textId="77777777" w:rsidR="0099500D" w:rsidRDefault="0099500D" w:rsidP="0099500D">
      <w:pPr>
        <w:pStyle w:val="Heading1"/>
      </w:pPr>
      <w:r>
        <w:t>INTRODUCTION</w:t>
      </w:r>
    </w:p>
    <w:p w14:paraId="28078E41" w14:textId="77777777" w:rsidR="004260A2" w:rsidRDefault="00D25FB4" w:rsidP="004260A2">
      <w:pPr>
        <w:pStyle w:val="Paragraph"/>
      </w:pPr>
      <w:r w:rsidRPr="00D25FB4">
        <w:t>Organs in the human body are specialized structures, each of which performs a specific task. Every single cell is an individual worker that has a specific task to perform. Cells with shared roles team up in the same place, forming tissues. Organs are made of multiple tissues which work together cooperatively to execute complex functions. Organs are grouped into systems that manage interconnected jobs. Some organs in our human body even contribute to more than one system. Heart, brain, stomach, liver, and kidney are some of the well-known organs in the human body. Organs can either be a single structure, like the heart or liver, or they can also be a collection of similar types of structures. Apart from the best-known large structures or organs, the human body consists of many other relatively smaller structures that count as organs too.</w:t>
      </w:r>
      <w:r w:rsidR="008201AF">
        <w:t xml:space="preserve"> </w:t>
      </w:r>
      <w:r w:rsidR="008201AF" w:rsidRPr="008201AF">
        <w:t xml:space="preserve">The stapedius is the smallest muscle in the human body, located in the middle ear. It protects the inner ear from loud noises and also contracts to prevent one's own voice from sounding loud </w:t>
      </w:r>
      <w:r w:rsidR="008201AF" w:rsidRPr="008201AF">
        <w:lastRenderedPageBreak/>
        <w:t xml:space="preserve">in our head. Malleus, incus, and stapes, collectively known as the ossicles, are the smallest bones in the human body that convey sound from the outer ear to the inner ear. Another of the smallest yet crucial organs in the human body is the pineal gland, located near the </w:t>
      </w:r>
      <w:r w:rsidR="00C1786D" w:rsidRPr="008201AF">
        <w:t>center</w:t>
      </w:r>
      <w:r w:rsidR="008201AF" w:rsidRPr="008201AF">
        <w:t xml:space="preserve"> of the brain. It is the smallest endocrine gland that produces melatonin, a hormone that regulates our sleep cycle and how we react to seasonal changes.</w:t>
      </w:r>
      <w:r w:rsidR="004260A2">
        <w:t xml:space="preserve"> </w:t>
      </w:r>
      <w:r w:rsidR="004260A2" w:rsidRPr="004260A2">
        <w:t xml:space="preserve">Medical imaging refers to the various techniques and processes of imaging used to view the interior of a body. This aids clinical analysis and medical care and provides a visual representation of the function of some organs or tissues. Medical imaging seeks to reveal internal structures of the human body, as well as to diagnose, monitor, or treat medical conditions. It also builds a database of normal anatomy and physiology. This allows for identifying abnormal conditions. Pathology, which is the process of imaging removed organs and tissues, is not considered to be a part of medical imaging. Each imaging technology offers unique data about the specific area of the human body being studied or being treated. This data relates to disease, injury, or effectiveness of medical treatment. </w:t>
      </w:r>
    </w:p>
    <w:p w14:paraId="44E922E3" w14:textId="65A14DBA" w:rsidR="004260A2" w:rsidRDefault="004260A2" w:rsidP="0099500D">
      <w:pPr>
        <w:pStyle w:val="Paragraph"/>
      </w:pPr>
      <w:r w:rsidRPr="004260A2">
        <w:t>Electroencephalography (EEG), magnetoencephalography (MEG), and electrocardiography (ECG) are some of the measurement and recording techniques that are not primarily designed to produce images. They produce data susceptible to representation as a parameter graph versus time or maps that contain data about the measurement locations. In a limited comparison, these technologies can be considered forms of medical imaging in another discipline of medical instrumentation. Most imaging methods are "non-invasive"</w:t>
      </w:r>
      <w:sdt>
        <w:sdtPr>
          <w:rPr>
            <w:color w:val="000000"/>
          </w:rPr>
          <w:tag w:val="MENDELEY_CITATION_v3_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"/>
          <w:id w:val="-370457013"/>
          <w:placeholder>
            <w:docPart w:val="DefaultPlaceholder_-1854013440"/>
          </w:placeholder>
        </w:sdtPr>
        <w:sdtContent>
          <w:r w:rsidR="001A2104" w:rsidRPr="001A2104">
            <w:rPr>
              <w:color w:val="000000"/>
            </w:rPr>
            <w:t>[1]</w:t>
          </w:r>
        </w:sdtContent>
      </w:sdt>
      <w:r w:rsidRPr="004260A2">
        <w:t>, which means no instrument is introduced or enters the human body.</w:t>
      </w:r>
      <w:r w:rsidR="007E6CEE">
        <w:t xml:space="preserve"> </w:t>
      </w:r>
      <w:r w:rsidR="007E6CEE" w:rsidRPr="007E6CEE">
        <w:t>Small organ segmentation in medical images is a challenging task. The medical images of these organs include small representations with unclear edges of the organs. They also suffer from class imbalance; there are far fewer small organ parts than the larger ones in the background. This makes model training a difficult process. Anatomical variations and image flaws add to the difficulty. Researchers employ several strategies to improve segmentation accuracy. Multi-scale feature extraction captures details at different levels. Two-stage segmentation uses a rough outline and then refines it. Including information regarding the organ's positions helps in the segmentation process. Attention methods guide models to focus on important areas. Adversarial training makes models more robust. Knowledge-guided models use existing anatomical facts. Accurate segmentation of small organs has vital applications such as radiotherapy planning and protecting healthy tissue. It also aids surgeons in planning complex operations. Segmentation also assists in computer-aided diagnosis, finding abnormalities.</w:t>
      </w:r>
    </w:p>
    <w:p w14:paraId="3EEC3F0C" w14:textId="3A9780B3" w:rsidR="004968BD" w:rsidRDefault="009F5321" w:rsidP="0099500D">
      <w:pPr>
        <w:pStyle w:val="Paragraph"/>
      </w:pPr>
      <w:r w:rsidRPr="009F5321">
        <w:t xml:space="preserve">Deep learning has rapidly evolved the field of abdominal organ segmentation, which offers significant benefits over traditional manual methods </w:t>
      </w:r>
      <w:sdt>
        <w:sdtPr>
          <w:rPr>
            <w:color w:val="000000"/>
          </w:rPr>
          <w:tag w:val="MENDELEY_CITATION_v3_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"/>
          <w:id w:val="519129678"/>
          <w:placeholder>
            <w:docPart w:val="DefaultPlaceholder_-1854013440"/>
          </w:placeholder>
        </w:sdtPr>
        <w:sdtContent>
          <w:r w:rsidR="001A2104" w:rsidRPr="001A2104">
            <w:rPr>
              <w:color w:val="000000"/>
            </w:rPr>
            <w:t>[2]</w:t>
          </w:r>
        </w:sdtContent>
      </w:sdt>
      <w:r w:rsidR="00745CD0">
        <w:t xml:space="preserve"> </w:t>
      </w:r>
      <w:sdt>
        <w:sdtPr>
          <w:rPr>
            <w:color w:val="000000"/>
          </w:rPr>
          <w:tag w:val="MENDELEY_CITATION_v3_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"/>
          <w:id w:val="-505830824"/>
          <w:placeholder>
            <w:docPart w:val="DefaultPlaceholder_-1854013440"/>
          </w:placeholder>
        </w:sdtPr>
        <w:sdtContent>
          <w:r w:rsidR="001A2104" w:rsidRPr="001A2104">
            <w:rPr>
              <w:color w:val="000000"/>
            </w:rPr>
            <w:t>[3]</w:t>
          </w:r>
        </w:sdtContent>
      </w:sdt>
      <w:r w:rsidRPr="009F5321">
        <w:t>. Deep learning-based semantic organ segmentation in hyperspectral images (HSI) is an advancing field that offers detailed and robust tissue differentiation</w:t>
      </w:r>
      <w:r w:rsidR="00CB6E3D">
        <w:t xml:space="preserve"> </w:t>
      </w:r>
      <w:sdt>
        <w:sdtPr>
          <w:rPr>
            <w:color w:val="000000"/>
          </w:rPr>
          <w:tag w:val="MENDELEY_CITATION_v3_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"/>
          <w:id w:val="-597556402"/>
          <w:placeholder>
            <w:docPart w:val="DefaultPlaceholder_-1854013440"/>
          </w:placeholder>
        </w:sdtPr>
        <w:sdtContent>
          <w:r w:rsidR="001A2104" w:rsidRPr="001A2104">
            <w:rPr>
              <w:color w:val="000000"/>
            </w:rPr>
            <w:t>[4]</w:t>
          </w:r>
        </w:sdtContent>
      </w:sdt>
      <w:r w:rsidRPr="009F5321">
        <w:t>, leveraging the extensive spectral information beyond standard RGB or greyscale imaging. Robust deep learning-based semantic organ segmentation in hyperspectral images is more precise, performs at or above expert level, and brings notable benefits in resilience and tissue differentiation, especially in challenging clinical settings</w:t>
      </w:r>
      <w:sdt>
        <w:sdtPr>
          <w:rPr>
            <w:color w:val="000000"/>
          </w:rPr>
          <w:tag w:val="MENDELEY_CITATION_v3_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"/>
          <w:id w:val="1137293404"/>
          <w:placeholder>
            <w:docPart w:val="DefaultPlaceholder_-1854013440"/>
          </w:placeholder>
        </w:sdtPr>
        <w:sdtContent>
          <w:r w:rsidR="001A2104" w:rsidRPr="001A2104">
            <w:rPr>
              <w:color w:val="000000"/>
            </w:rPr>
            <w:t>[5]</w:t>
          </w:r>
        </w:sdtContent>
      </w:sdt>
      <w:r w:rsidRPr="009F5321">
        <w:t xml:space="preserve">. The state of autonomous deep learning-based multi-organ segmentation is thoroughly </w:t>
      </w:r>
      <w:proofErr w:type="spellStart"/>
      <w:r w:rsidRPr="009F5321">
        <w:t>analysed</w:t>
      </w:r>
      <w:proofErr w:type="spellEnd"/>
      <w:r w:rsidRPr="009F5321">
        <w:t xml:space="preserve"> in </w:t>
      </w:r>
      <w:sdt>
        <w:sdtPr>
          <w:rPr>
            <w:color w:val="000000"/>
          </w:rPr>
          <w:tag w:val="MENDELEY_CITATION_v3_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"/>
          <w:id w:val="-244652318"/>
          <w:placeholder>
            <w:docPart w:val="DefaultPlaceholder_-1854013440"/>
          </w:placeholder>
        </w:sdtPr>
        <w:sdtContent>
          <w:r w:rsidR="001A2104" w:rsidRPr="001A2104">
            <w:rPr>
              <w:color w:val="000000"/>
            </w:rPr>
            <w:t>[6]</w:t>
          </w:r>
        </w:sdtContent>
      </w:sdt>
      <w:r w:rsidRPr="009F5321">
        <w:t xml:space="preserve">, which highlights the field's rapid progress and evolving approaches. Deep learning methods have far outperformed conventional approaches in the automatic segmentation of organs. It was mostly ascribed to data-driven feature extraction and end-to-end learning. The review referred to 327 papers published from January 2016 to December 2023, of which 195 met PRISMA systematic review criteria, providing a thorough mapping of research activity and leading methods in the past decade. Convolutional Neural Networks (CNNs) and Fully Convolutional Networks (FCNs) are foundational architectures, powering state-of-the-art medical segmentation strategies, especially with variants such as U-Net, </w:t>
      </w:r>
      <w:proofErr w:type="spellStart"/>
      <w:r w:rsidRPr="009F5321">
        <w:t>UNet</w:t>
      </w:r>
      <w:proofErr w:type="spellEnd"/>
      <w:r w:rsidRPr="009F5321">
        <w:t xml:space="preserve">++, </w:t>
      </w:r>
      <w:proofErr w:type="spellStart"/>
      <w:r w:rsidRPr="009F5321">
        <w:t>nnU</w:t>
      </w:r>
      <w:proofErr w:type="spellEnd"/>
      <w:r w:rsidRPr="009F5321">
        <w:t xml:space="preserve">-Net, </w:t>
      </w:r>
      <w:proofErr w:type="spellStart"/>
      <w:r w:rsidRPr="009F5321">
        <w:t>HRNet</w:t>
      </w:r>
      <w:proofErr w:type="spellEnd"/>
      <w:r w:rsidRPr="009F5321">
        <w:t>, Vision Transformer (</w:t>
      </w:r>
      <w:proofErr w:type="spellStart"/>
      <w:r w:rsidRPr="009F5321">
        <w:t>ViT</w:t>
      </w:r>
      <w:proofErr w:type="spellEnd"/>
      <w:r w:rsidRPr="009F5321">
        <w:t>), DUCK-Net, and others. Transformers (</w:t>
      </w:r>
      <w:proofErr w:type="spellStart"/>
      <w:r w:rsidRPr="009F5321">
        <w:t>ViT</w:t>
      </w:r>
      <w:proofErr w:type="spellEnd"/>
      <w:r w:rsidRPr="009F5321">
        <w:t xml:space="preserve">) and hybrid deep architectures have emerged, improving contextual learning and attention-based </w:t>
      </w:r>
      <w:proofErr w:type="spellStart"/>
      <w:r w:rsidRPr="009F5321">
        <w:t>localisation</w:t>
      </w:r>
      <w:proofErr w:type="spellEnd"/>
      <w:r w:rsidRPr="009F5321">
        <w:t xml:space="preserve">, especially for complex anatomical regions </w:t>
      </w:r>
      <w:sdt>
        <w:sdtPr>
          <w:rPr>
            <w:color w:val="000000"/>
          </w:rPr>
          <w:tag w:val="MENDELEY_CITATION_v3_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"/>
          <w:id w:val="1473647209"/>
          <w:placeholder>
            <w:docPart w:val="DefaultPlaceholder_-1854013440"/>
          </w:placeholder>
        </w:sdtPr>
        <w:sdtContent>
          <w:r w:rsidR="001A2104" w:rsidRPr="001A2104">
            <w:rPr>
              <w:color w:val="000000"/>
            </w:rPr>
            <w:t>[7]</w:t>
          </w:r>
        </w:sdtContent>
      </w:sdt>
      <w:r w:rsidRPr="009F5321">
        <w:t xml:space="preserve">. </w:t>
      </w:r>
    </w:p>
    <w:p w14:paraId="083B8E5F" w14:textId="3422535A" w:rsidR="004968BD" w:rsidRDefault="009F5321" w:rsidP="0099500D">
      <w:pPr>
        <w:pStyle w:val="Paragraph"/>
      </w:pPr>
      <w:r w:rsidRPr="009F5321">
        <w:t xml:space="preserve">The U-Net framework and improved approaches (e.g., </w:t>
      </w:r>
      <w:proofErr w:type="spellStart"/>
      <w:r w:rsidRPr="009F5321">
        <w:t>UNet</w:t>
      </w:r>
      <w:proofErr w:type="spellEnd"/>
      <w:r w:rsidRPr="009F5321">
        <w:t xml:space="preserve">++, </w:t>
      </w:r>
      <w:proofErr w:type="spellStart"/>
      <w:r w:rsidRPr="009F5321">
        <w:t>nnU</w:t>
      </w:r>
      <w:proofErr w:type="spellEnd"/>
      <w:r w:rsidRPr="009F5321">
        <w:t xml:space="preserve">-Net) dominate biomedical segmentation, excelling at extracting object boundaries with limited annotated data. These approaches are applicable for a variety of objects, from organs to </w:t>
      </w:r>
      <w:proofErr w:type="spellStart"/>
      <w:r w:rsidRPr="009F5321">
        <w:t>tumours</w:t>
      </w:r>
      <w:proofErr w:type="spellEnd"/>
      <w:r w:rsidRPr="009F5321">
        <w:t>, lesions, and cellular/nuclear elements. FCNs are widely employed for direct pixel-to-pixel mapping, key for semantic segmentation across various imaging modalities</w:t>
      </w:r>
      <w:r w:rsidR="00707FA1">
        <w:t xml:space="preserve"> </w:t>
      </w:r>
      <w:sdt>
        <w:sdtPr>
          <w:rPr>
            <w:color w:val="000000"/>
          </w:rPr>
          <w:tag w:val="MENDELEY_CITATION_v3_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"/>
          <w:id w:val="-1306007947"/>
          <w:placeholder>
            <w:docPart w:val="DefaultPlaceholder_-1854013440"/>
          </w:placeholder>
        </w:sdtPr>
        <w:sdtContent>
          <w:r w:rsidR="001A2104" w:rsidRPr="001A2104">
            <w:rPr>
              <w:color w:val="000000"/>
            </w:rPr>
            <w:t>[8]</w:t>
          </w:r>
        </w:sdtContent>
      </w:sdt>
      <w:r w:rsidRPr="009F5321">
        <w:t>. Hybrid models—combining CNNs, transformers, and recurrent layers—yield perfo</w:t>
      </w:r>
      <w:r w:rsidR="00A660F8">
        <w:t>rmance boosts for complex tasks</w:t>
      </w:r>
      <w:r w:rsidRPr="009F5321">
        <w:t xml:space="preserve"> </w:t>
      </w:r>
      <w:sdt>
        <w:sdtPr>
          <w:rPr>
            <w:color w:val="000000"/>
          </w:rPr>
          <w:tag w:val="MENDELEY_CITATION_v3_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"/>
          <w:id w:val="-1728830825"/>
          <w:placeholder>
            <w:docPart w:val="DefaultPlaceholder_-1854013440"/>
          </w:placeholder>
        </w:sdtPr>
        <w:sdtContent>
          <w:r w:rsidR="001A2104" w:rsidRPr="001A2104">
            <w:rPr>
              <w:color w:val="000000"/>
            </w:rPr>
            <w:t>[9]</w:t>
          </w:r>
        </w:sdtContent>
      </w:sdt>
      <w:r w:rsidRPr="009F5321">
        <w:t xml:space="preserve">. </w:t>
      </w:r>
      <w:sdt>
        <w:sdtPr>
          <w:rPr>
            <w:color w:val="000000"/>
          </w:rPr>
          <w:tag w:val="MENDELEY_CITATION_v3_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"/>
          <w:id w:val="-1190220066"/>
          <w:placeholder>
            <w:docPart w:val="DefaultPlaceholder_-1854013440"/>
          </w:placeholder>
        </w:sdtPr>
        <w:sdtContent>
          <w:r w:rsidR="001A2104" w:rsidRPr="001A2104">
            <w:rPr>
              <w:color w:val="000000"/>
            </w:rPr>
            <w:t>[10]</w:t>
          </w:r>
        </w:sdtContent>
      </w:sdt>
      <w:r w:rsidRPr="009F5321">
        <w:t xml:space="preserve"> addresses a fundamental obstacle in medical image segmentation—handling imperfect datasets that are typical in clinical imaging scenarios. This study </w:t>
      </w:r>
      <w:proofErr w:type="spellStart"/>
      <w:r w:rsidRPr="009F5321">
        <w:t>emphasises</w:t>
      </w:r>
      <w:proofErr w:type="spellEnd"/>
      <w:r w:rsidRPr="009F5321">
        <w:t xml:space="preserve"> the reality that perfectly annotated medical image datasets are rare and expensive. It surveys a wide array of deep learning methodologies developed to embrace imperfections in annotation and dataset quality, enabling effective medical image segmentation despite these constraints. </w:t>
      </w:r>
      <w:sdt>
        <w:sdtPr>
          <w:rPr>
            <w:color w:val="000000"/>
          </w:rPr>
          <w:tag w:val="MENDELEY_CITATION_v3_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"/>
          <w:id w:val="99149119"/>
          <w:placeholder>
            <w:docPart w:val="DefaultPlaceholder_-1854013440"/>
          </w:placeholder>
        </w:sdtPr>
        <w:sdtContent>
          <w:r w:rsidR="001A2104" w:rsidRPr="001A2104">
            <w:rPr>
              <w:color w:val="000000"/>
            </w:rPr>
            <w:t>[11]</w:t>
          </w:r>
        </w:sdtContent>
      </w:sdt>
      <w:r w:rsidRPr="009F5321">
        <w:t xml:space="preserve"> systematically reviews how domain knowledge from medical experts and clinical understanding have been incorporated into deep learning models to enhance medical image analysis. It underscores the importance of embedding medical domain knowledge into deep learning to tackle data scarcity, improve transparency, and enhance clinical relevance in medical image analysis tasks like diagnosis, lesion detection, and segmentation. </w:t>
      </w:r>
    </w:p>
    <w:p w14:paraId="6FD19246" w14:textId="4C2D27A3" w:rsidR="009F5321" w:rsidRDefault="001A2104" w:rsidP="0099500D">
      <w:pPr>
        <w:pStyle w:val="Paragraph"/>
      </w:pPr>
      <w:sdt>
        <w:sdtPr>
          <w:rPr>
            <w:color w:val="000000"/>
          </w:rPr>
          <w:tag w:val="MENDELEY_CITATION_v3_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"/>
          <w:id w:val="-739091343"/>
          <w:placeholder>
            <w:docPart w:val="DefaultPlaceholder_-1854013440"/>
          </w:placeholder>
        </w:sdtPr>
        <w:sdtContent>
          <w:r w:rsidRPr="001A2104">
            <w:rPr>
              <w:color w:val="000000"/>
            </w:rPr>
            <w:t>[12]</w:t>
          </w:r>
        </w:sdtContent>
      </w:sdt>
      <w:r w:rsidR="009F5321" w:rsidRPr="009F5321">
        <w:t xml:space="preserve"> introduces </w:t>
      </w:r>
      <w:proofErr w:type="spellStart"/>
      <w:r w:rsidR="009F5321" w:rsidRPr="009F5321">
        <w:t>AFFSegNet</w:t>
      </w:r>
      <w:proofErr w:type="spellEnd"/>
      <w:r w:rsidR="009F5321" w:rsidRPr="009F5321">
        <w:t xml:space="preserve"> (Adaptive Feature Fusion Segmentation Network), a novel Transformer-based deep learning architecture designed for precise medical image segmentation, with a particular focus on </w:t>
      </w:r>
      <w:proofErr w:type="spellStart"/>
      <w:r w:rsidR="009F5321" w:rsidRPr="009F5321">
        <w:t>microtumours</w:t>
      </w:r>
      <w:proofErr w:type="spellEnd"/>
      <w:r w:rsidR="009F5321" w:rsidRPr="009F5321">
        <w:t xml:space="preserve"> and </w:t>
      </w:r>
      <w:r w:rsidR="009F5321" w:rsidRPr="009F5321">
        <w:lastRenderedPageBreak/>
        <w:t xml:space="preserve">multi-organ delineation. The network effectively integrates local and global contextual features across multiple scales, addressing challenges in segmenting small and irregularly shaped </w:t>
      </w:r>
      <w:proofErr w:type="spellStart"/>
      <w:r w:rsidR="009F5321" w:rsidRPr="009F5321">
        <w:t>tumours</w:t>
      </w:r>
      <w:proofErr w:type="spellEnd"/>
      <w:r w:rsidR="009F5321" w:rsidRPr="009F5321">
        <w:t xml:space="preserve"> and multiple organs simultaneously. Its design enables it to outperform existing benchmarks across multiple challenging medical imaging datasets. </w:t>
      </w:r>
      <w:sdt>
        <w:sdtPr>
          <w:rPr>
            <w:color w:val="000000"/>
          </w:rPr>
          <w:tag w:val="MENDELEY_CITATION_v3_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"/>
          <w:id w:val="-1025328553"/>
          <w:placeholder>
            <w:docPart w:val="DefaultPlaceholder_-1854013440"/>
          </w:placeholder>
        </w:sdtPr>
        <w:sdtContent>
          <w:r w:rsidR="00D65DC2" w:rsidRPr="00D65DC2">
            <w:rPr>
              <w:color w:val="000000"/>
            </w:rPr>
            <w:t>[13]</w:t>
          </w:r>
        </w:sdtContent>
      </w:sdt>
      <w:r w:rsidR="009F5321" w:rsidRPr="009F5321">
        <w:t xml:space="preserve"> presents a publicly accessible deep learning model specifically designed for segmenting skeletal muscle, subcutaneous adipose tissue (SAT), and visceral adipose tissue (VAT) in CT images, covering the chest, abdomen, and pelvis regions. </w:t>
      </w:r>
      <w:sdt>
        <w:sdtPr>
          <w:rPr>
            <w:color w:val="000000"/>
          </w:rPr>
          <w:tag w:val="MENDELEY_CITATION_v3_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"/>
          <w:id w:val="467173541"/>
          <w:placeholder>
            <w:docPart w:val="DefaultPlaceholder_-1854013440"/>
          </w:placeholder>
        </w:sdtPr>
        <w:sdtContent>
          <w:r w:rsidR="00D65DC2" w:rsidRPr="00D65DC2">
            <w:rPr>
              <w:color w:val="000000"/>
            </w:rPr>
            <w:t>[4]</w:t>
          </w:r>
        </w:sdtContent>
      </w:sdt>
      <w:r w:rsidR="009F5321" w:rsidRPr="009F5321">
        <w:t xml:space="preserve"> is a comprehensive review of deep learning-based methods for medical image multi-organ segmentation; it categorizes approaches primarily into two broad groups: pixel-wise classification and end-to-end segmentation. It concluded that deep learning for multi-organ segmentation has matured significantly, delivering expert-level performance on key anatomical targets while continuing to evolve through novel architectures and learning paradigms.</w:t>
      </w:r>
    </w:p>
    <w:p w14:paraId="55E5775F" w14:textId="3EAF5486" w:rsidR="00421F47" w:rsidRDefault="00421F47" w:rsidP="0099500D">
      <w:pPr>
        <w:pStyle w:val="Paragraph"/>
      </w:pPr>
      <w:r w:rsidRPr="00421F47">
        <w:t xml:space="preserve">A comprehensive international challenge was designed to develop and </w:t>
      </w:r>
      <w:r w:rsidR="00960D28" w:rsidRPr="00421F47">
        <w:t>analyze</w:t>
      </w:r>
      <w:r w:rsidRPr="00421F47">
        <w:t xml:space="preserve"> </w:t>
      </w:r>
      <w:r w:rsidR="00960D28" w:rsidRPr="00421F47">
        <w:t>generalizable</w:t>
      </w:r>
      <w:r w:rsidRPr="00421F47">
        <w:t xml:space="preserve"> algorithms for medical image segmentation across a wide range of clinical tasks. The MSD has notably contributed to updating the state-of-the-art in medical image segmentation, demonstrating that </w:t>
      </w:r>
      <w:r w:rsidR="00960D28" w:rsidRPr="00421F47">
        <w:t>generalized</w:t>
      </w:r>
      <w:r w:rsidRPr="00421F47">
        <w:t xml:space="preserve"> deep learning models can perform robustly across different medical imaging tasks without task-specific </w:t>
      </w:r>
      <w:r w:rsidR="00960D28" w:rsidRPr="00421F47">
        <w:t>customization</w:t>
      </w:r>
      <w:r w:rsidRPr="00421F47">
        <w:t xml:space="preserve"> </w:t>
      </w:r>
      <w:sdt>
        <w:sdtPr>
          <w:rPr>
            <w:color w:val="000000"/>
          </w:rPr>
          <w:tag w:val="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"/>
          <w:id w:val="-838772648"/>
          <w:placeholder>
            <w:docPart w:val="DefaultPlaceholder_-1854013440"/>
          </w:placeholder>
        </w:sdtPr>
        <w:sdtContent>
          <w:r w:rsidR="00D65DC2" w:rsidRPr="00D65DC2">
            <w:rPr>
              <w:color w:val="000000"/>
            </w:rPr>
            <w:t>[14]</w:t>
          </w:r>
        </w:sdtContent>
      </w:sdt>
      <w:r w:rsidRPr="00421F47">
        <w:t>.</w:t>
      </w:r>
      <w:r w:rsidR="00D65DC2">
        <w:t xml:space="preserve"> </w:t>
      </w:r>
      <w:sdt>
        <w:sdtPr>
          <w:rPr>
            <w:color w:val="000000"/>
          </w:rPr>
          <w:tag w:val="MENDELEY_CITATION_v3_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"/>
          <w:id w:val="-76980398"/>
          <w:placeholder>
            <w:docPart w:val="DefaultPlaceholder_-1854013440"/>
          </w:placeholder>
        </w:sdtPr>
        <w:sdtContent>
          <w:r w:rsidR="00D65DC2" w:rsidRPr="00D65DC2">
            <w:rPr>
              <w:color w:val="000000"/>
            </w:rPr>
            <w:t>[15]</w:t>
          </w:r>
        </w:sdtContent>
      </w:sdt>
      <w:r w:rsidRPr="00421F47">
        <w:t xml:space="preserve"> explores techniques and remedies in medical image analysis, highlights the challenge of label noise in medical imaging datasets and surveys methods to handle it. Overall, the paper serves as a comprehensive review of various algorithmic strategies and recommendations to enhance deep learning accuracy when training with noisy or imperfect labels in medical image analysis. </w:t>
      </w:r>
      <w:sdt>
        <w:sdtPr>
          <w:rPr>
            <w:color w:val="000000"/>
          </w:rPr>
          <w:tag w:val="MENDELEY_CITATION_v3_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"/>
          <w:id w:val="-98416402"/>
          <w:placeholder>
            <w:docPart w:val="DefaultPlaceholder_-1854013440"/>
          </w:placeholder>
        </w:sdtPr>
        <w:sdtContent>
          <w:r w:rsidR="00D65DC2" w:rsidRPr="00D65DC2">
            <w:rPr>
              <w:color w:val="000000"/>
            </w:rPr>
            <w:t>[16]</w:t>
          </w:r>
        </w:sdtContent>
      </w:sdt>
      <w:r w:rsidRPr="00421F47">
        <w:t xml:space="preserve"> demonstrates powerful semi-supervised learning strategies for laparoscopic image segmentation to enhance performance when annotation resources are constrained. </w:t>
      </w:r>
      <w:sdt>
        <w:sdtPr>
          <w:rPr>
            <w:color w:val="000000"/>
          </w:rPr>
          <w:tag w:val="MENDELEY_CITATION_v3_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"/>
          <w:id w:val="-521478745"/>
          <w:placeholder>
            <w:docPart w:val="DefaultPlaceholder_-1854013440"/>
          </w:placeholder>
        </w:sdtPr>
        <w:sdtContent>
          <w:r w:rsidR="00D65DC2" w:rsidRPr="00D65DC2">
            <w:rPr>
              <w:color w:val="000000"/>
            </w:rPr>
            <w:t>[17]</w:t>
          </w:r>
        </w:sdtContent>
      </w:sdt>
      <w:r w:rsidRPr="00421F47">
        <w:t xml:space="preserve"> is a seminal paper that extends </w:t>
      </w:r>
      <w:proofErr w:type="spellStart"/>
      <w:r w:rsidRPr="00421F47">
        <w:t>DenseNets</w:t>
      </w:r>
      <w:proofErr w:type="spellEnd"/>
      <w:r w:rsidRPr="00421F47">
        <w:t xml:space="preserve"> for the task of semantic segmentation. This architecture demonstrates robust performance and parameter efficiency compared to other segmentation networks of the time due to the </w:t>
      </w:r>
      <w:proofErr w:type="spellStart"/>
      <w:r w:rsidRPr="00421F47">
        <w:t>DenseNet</w:t>
      </w:r>
      <w:proofErr w:type="spellEnd"/>
      <w:r w:rsidRPr="00421F47">
        <w:t xml:space="preserve"> connectivity pattern. </w:t>
      </w:r>
      <w:sdt>
        <w:sdtPr>
          <w:rPr>
            <w:color w:val="000000"/>
          </w:rPr>
          <w:tag w:val="MENDELEY_CITATION_v3_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"/>
          <w:id w:val="1387294302"/>
          <w:placeholder>
            <w:docPart w:val="DefaultPlaceholder_-1854013440"/>
          </w:placeholder>
        </w:sdtPr>
        <w:sdtContent>
          <w:r w:rsidR="00D65DC2" w:rsidRPr="00D65DC2">
            <w:rPr>
              <w:color w:val="000000"/>
            </w:rPr>
            <w:t>[18]</w:t>
          </w:r>
        </w:sdtContent>
      </w:sdt>
      <w:r w:rsidRPr="00421F47">
        <w:t xml:space="preserve"> provides a state-of-the-art overview of deep learning, especially diffusion-based approaches, in </w:t>
      </w:r>
      <w:r w:rsidR="00960D28" w:rsidRPr="00421F47">
        <w:t>hyper spectral</w:t>
      </w:r>
      <w:r w:rsidRPr="00421F47">
        <w:t xml:space="preserve"> image analysis as of 2025. Other relevant reviews include broad enhancement and classification methods, </w:t>
      </w:r>
      <w:r w:rsidR="00960D28" w:rsidRPr="00421F47">
        <w:t>emphasizing</w:t>
      </w:r>
      <w:r w:rsidRPr="00421F47">
        <w:t xml:space="preserve"> the integration of deep learning models for enhanced hyper</w:t>
      </w:r>
      <w:r w:rsidR="00960D28">
        <w:t xml:space="preserve"> </w:t>
      </w:r>
      <w:r w:rsidRPr="00421F47">
        <w:t xml:space="preserve">spectral image understanding and </w:t>
      </w:r>
      <w:r w:rsidR="00960D28" w:rsidRPr="00421F47">
        <w:t>utilization</w:t>
      </w:r>
      <w:r w:rsidRPr="00421F47">
        <w:t xml:space="preserve"> across various fields. </w:t>
      </w:r>
    </w:p>
    <w:p w14:paraId="05612804" w14:textId="77777777" w:rsidR="00D65DC2" w:rsidRDefault="00D65DC2" w:rsidP="00D65DC2">
      <w:pPr>
        <w:pStyle w:val="TableCaption"/>
      </w:pPr>
      <w:r w:rsidRPr="00D5701C">
        <w:rPr>
          <w:b/>
        </w:rPr>
        <w:t>Table1.</w:t>
      </w:r>
      <w:r>
        <w:t xml:space="preserve"> Previous researches on medical image segmentation.</w:t>
      </w:r>
    </w:p>
    <w:tbl>
      <w:tblPr>
        <w:tblW w:w="5000" w:type="pct"/>
        <w:tblBorders>
          <w:top w:val="single" w:sz="4" w:space="0" w:color="auto"/>
          <w:bottom w:val="single" w:sz="4" w:space="0" w:color="auto"/>
        </w:tblBorders>
        <w:tblLayout w:type="fixed"/>
        <w:tblLook w:val="04A0" w:firstRow="1" w:lastRow="0" w:firstColumn="1" w:lastColumn="0" w:noHBand="0" w:noVBand="1"/>
      </w:tblPr>
      <w:tblGrid>
        <w:gridCol w:w="633"/>
        <w:gridCol w:w="704"/>
        <w:gridCol w:w="2263"/>
        <w:gridCol w:w="1619"/>
        <w:gridCol w:w="2361"/>
        <w:gridCol w:w="1780"/>
      </w:tblGrid>
      <w:tr w:rsidR="00417581" w:rsidRPr="00D65DC2" w14:paraId="538217A3" w14:textId="77777777" w:rsidTr="00D65DC2">
        <w:trPr>
          <w:trHeight w:val="300"/>
        </w:trPr>
        <w:tc>
          <w:tcPr>
            <w:tcW w:w="338" w:type="pct"/>
            <w:tcBorders>
              <w:bottom w:val="single" w:sz="4" w:space="0" w:color="auto"/>
            </w:tcBorders>
            <w:noWrap/>
            <w:vAlign w:val="center"/>
            <w:hideMark/>
          </w:tcPr>
          <w:p w14:paraId="5F215FBC" w14:textId="77777777" w:rsidR="00417581" w:rsidRPr="00D65DC2" w:rsidRDefault="00417581" w:rsidP="00417581">
            <w:pPr>
              <w:jc w:val="center"/>
              <w:rPr>
                <w:b/>
                <w:bCs/>
                <w:color w:val="000000"/>
                <w:sz w:val="20"/>
                <w:lang w:val="en-IN" w:eastAsia="en-IN"/>
              </w:rPr>
            </w:pPr>
            <w:r w:rsidRPr="00D65DC2">
              <w:rPr>
                <w:b/>
                <w:bCs/>
                <w:color w:val="000000"/>
                <w:sz w:val="20"/>
                <w:lang w:val="en-IN" w:eastAsia="en-IN"/>
              </w:rPr>
              <w:t>Ref.</w:t>
            </w:r>
          </w:p>
        </w:tc>
        <w:tc>
          <w:tcPr>
            <w:tcW w:w="376" w:type="pct"/>
            <w:tcBorders>
              <w:bottom w:val="single" w:sz="4" w:space="0" w:color="auto"/>
            </w:tcBorders>
            <w:noWrap/>
            <w:vAlign w:val="center"/>
            <w:hideMark/>
          </w:tcPr>
          <w:p w14:paraId="1E62A28A" w14:textId="77777777" w:rsidR="00417581" w:rsidRPr="00D65DC2" w:rsidRDefault="00417581" w:rsidP="00417581">
            <w:pPr>
              <w:jc w:val="center"/>
              <w:rPr>
                <w:b/>
                <w:bCs/>
                <w:color w:val="000000"/>
                <w:sz w:val="20"/>
                <w:lang w:val="en-IN" w:eastAsia="en-IN"/>
              </w:rPr>
            </w:pPr>
            <w:r w:rsidRPr="00D65DC2">
              <w:rPr>
                <w:b/>
                <w:bCs/>
                <w:color w:val="000000"/>
                <w:sz w:val="20"/>
                <w:lang w:val="en-IN" w:eastAsia="en-IN"/>
              </w:rPr>
              <w:t>Year</w:t>
            </w:r>
          </w:p>
        </w:tc>
        <w:tc>
          <w:tcPr>
            <w:tcW w:w="1209" w:type="pct"/>
            <w:tcBorders>
              <w:bottom w:val="single" w:sz="4" w:space="0" w:color="auto"/>
            </w:tcBorders>
            <w:noWrap/>
            <w:vAlign w:val="center"/>
            <w:hideMark/>
          </w:tcPr>
          <w:p w14:paraId="4902498C" w14:textId="77777777" w:rsidR="00417581" w:rsidRPr="00D65DC2" w:rsidRDefault="00417581" w:rsidP="00D65DC2">
            <w:pPr>
              <w:jc w:val="center"/>
              <w:rPr>
                <w:b/>
                <w:bCs/>
                <w:color w:val="000000"/>
                <w:sz w:val="20"/>
                <w:lang w:val="en-IN" w:eastAsia="en-IN"/>
              </w:rPr>
            </w:pPr>
            <w:r w:rsidRPr="00D65DC2">
              <w:rPr>
                <w:b/>
                <w:bCs/>
                <w:color w:val="000000"/>
                <w:sz w:val="20"/>
                <w:lang w:val="en-IN" w:eastAsia="en-IN"/>
              </w:rPr>
              <w:t>Network</w:t>
            </w:r>
          </w:p>
        </w:tc>
        <w:tc>
          <w:tcPr>
            <w:tcW w:w="865" w:type="pct"/>
            <w:tcBorders>
              <w:bottom w:val="single" w:sz="4" w:space="0" w:color="auto"/>
            </w:tcBorders>
            <w:noWrap/>
            <w:vAlign w:val="center"/>
            <w:hideMark/>
          </w:tcPr>
          <w:p w14:paraId="77CC4949" w14:textId="77777777" w:rsidR="00417581" w:rsidRPr="00D65DC2" w:rsidRDefault="00417581" w:rsidP="00D65DC2">
            <w:pPr>
              <w:jc w:val="center"/>
              <w:rPr>
                <w:b/>
                <w:bCs/>
                <w:color w:val="000000"/>
                <w:sz w:val="20"/>
                <w:lang w:val="en-IN" w:eastAsia="en-IN"/>
              </w:rPr>
            </w:pPr>
            <w:r w:rsidRPr="00D65DC2">
              <w:rPr>
                <w:b/>
                <w:bCs/>
                <w:color w:val="000000"/>
                <w:sz w:val="20"/>
                <w:lang w:val="en-IN" w:eastAsia="en-IN"/>
              </w:rPr>
              <w:t>Supervision</w:t>
            </w:r>
          </w:p>
        </w:tc>
        <w:tc>
          <w:tcPr>
            <w:tcW w:w="1261" w:type="pct"/>
            <w:tcBorders>
              <w:bottom w:val="single" w:sz="4" w:space="0" w:color="auto"/>
            </w:tcBorders>
            <w:noWrap/>
            <w:vAlign w:val="center"/>
            <w:hideMark/>
          </w:tcPr>
          <w:p w14:paraId="73247605" w14:textId="77777777" w:rsidR="00417581" w:rsidRPr="00D65DC2" w:rsidRDefault="00417581" w:rsidP="00D65DC2">
            <w:pPr>
              <w:jc w:val="center"/>
              <w:rPr>
                <w:b/>
                <w:bCs/>
                <w:color w:val="000000"/>
                <w:sz w:val="20"/>
                <w:lang w:val="en-IN" w:eastAsia="en-IN"/>
              </w:rPr>
            </w:pPr>
            <w:r w:rsidRPr="00D65DC2">
              <w:rPr>
                <w:b/>
                <w:bCs/>
                <w:color w:val="000000"/>
                <w:sz w:val="20"/>
                <w:lang w:val="en-IN" w:eastAsia="en-IN"/>
              </w:rPr>
              <w:t>Site</w:t>
            </w:r>
          </w:p>
        </w:tc>
        <w:tc>
          <w:tcPr>
            <w:tcW w:w="951" w:type="pct"/>
            <w:tcBorders>
              <w:bottom w:val="single" w:sz="4" w:space="0" w:color="auto"/>
            </w:tcBorders>
            <w:noWrap/>
            <w:vAlign w:val="center"/>
            <w:hideMark/>
          </w:tcPr>
          <w:p w14:paraId="58D08B6F" w14:textId="77777777" w:rsidR="00417581" w:rsidRPr="00D65DC2" w:rsidRDefault="00417581" w:rsidP="00417581">
            <w:pPr>
              <w:jc w:val="center"/>
              <w:rPr>
                <w:b/>
                <w:bCs/>
                <w:color w:val="000000"/>
                <w:sz w:val="20"/>
                <w:lang w:val="en-IN" w:eastAsia="en-IN"/>
              </w:rPr>
            </w:pPr>
            <w:r w:rsidRPr="00D65DC2">
              <w:rPr>
                <w:b/>
                <w:bCs/>
                <w:color w:val="000000"/>
                <w:sz w:val="20"/>
                <w:lang w:val="en-IN" w:eastAsia="en-IN"/>
              </w:rPr>
              <w:t>Modality</w:t>
            </w:r>
          </w:p>
        </w:tc>
      </w:tr>
      <w:tr w:rsidR="00417581" w:rsidRPr="00D65DC2" w14:paraId="0A606CB5" w14:textId="77777777" w:rsidTr="00D65DC2">
        <w:trPr>
          <w:trHeight w:val="300"/>
        </w:trPr>
        <w:sdt>
          <w:sdtPr>
            <w:rPr>
              <w:color w:val="000000"/>
              <w:sz w:val="20"/>
              <w:lang w:val="en-IN" w:eastAsia="en-IN"/>
            </w:rPr>
            <w:tag w:val="MENDELEY_CITATION_v3_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"/>
            <w:id w:val="-1387558301"/>
            <w:placeholder>
              <w:docPart w:val="DefaultPlaceholder_-1854013440"/>
            </w:placeholder>
          </w:sdtPr>
          <w:sdtContent>
            <w:tc>
              <w:tcPr>
                <w:tcW w:w="338" w:type="pct"/>
                <w:tcBorders>
                  <w:top w:val="single" w:sz="4" w:space="0" w:color="auto"/>
                </w:tcBorders>
                <w:noWrap/>
                <w:vAlign w:val="center"/>
                <w:hideMark/>
              </w:tcPr>
              <w:p w14:paraId="40D19AC9" w14:textId="1058A011" w:rsidR="00417581" w:rsidRPr="00D65DC2" w:rsidRDefault="00D65DC2" w:rsidP="00417581">
                <w:pPr>
                  <w:jc w:val="center"/>
                  <w:rPr>
                    <w:color w:val="000000"/>
                    <w:sz w:val="20"/>
                    <w:lang w:val="en-IN" w:eastAsia="en-IN"/>
                  </w:rPr>
                </w:pPr>
                <w:r w:rsidRPr="00D65DC2">
                  <w:rPr>
                    <w:color w:val="000000"/>
                    <w:sz w:val="20"/>
                    <w:lang w:val="en-IN" w:eastAsia="en-IN"/>
                  </w:rPr>
                  <w:t>[19]</w:t>
                </w:r>
              </w:p>
            </w:tc>
          </w:sdtContent>
        </w:sdt>
        <w:tc>
          <w:tcPr>
            <w:tcW w:w="376" w:type="pct"/>
            <w:tcBorders>
              <w:top w:val="single" w:sz="4" w:space="0" w:color="auto"/>
            </w:tcBorders>
            <w:noWrap/>
            <w:vAlign w:val="center"/>
            <w:hideMark/>
          </w:tcPr>
          <w:p w14:paraId="442BF14D"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tcBorders>
              <w:top w:val="single" w:sz="4" w:space="0" w:color="auto"/>
            </w:tcBorders>
            <w:noWrap/>
            <w:vAlign w:val="center"/>
            <w:hideMark/>
          </w:tcPr>
          <w:p w14:paraId="64D50078" w14:textId="77777777" w:rsidR="00417581" w:rsidRPr="00D65DC2" w:rsidRDefault="00417581" w:rsidP="00D65DC2">
            <w:pPr>
              <w:jc w:val="center"/>
              <w:rPr>
                <w:color w:val="000000"/>
                <w:sz w:val="20"/>
                <w:lang w:val="en-IN" w:eastAsia="en-IN"/>
              </w:rPr>
            </w:pPr>
            <w:proofErr w:type="spellStart"/>
            <w:r w:rsidRPr="00D65DC2">
              <w:rPr>
                <w:color w:val="000000"/>
                <w:sz w:val="20"/>
                <w:lang w:val="en-IN" w:eastAsia="en-IN"/>
              </w:rPr>
              <w:t>WBNet</w:t>
            </w:r>
            <w:proofErr w:type="spellEnd"/>
          </w:p>
        </w:tc>
        <w:tc>
          <w:tcPr>
            <w:tcW w:w="865" w:type="pct"/>
            <w:tcBorders>
              <w:top w:val="single" w:sz="4" w:space="0" w:color="auto"/>
            </w:tcBorders>
            <w:noWrap/>
            <w:vAlign w:val="center"/>
            <w:hideMark/>
          </w:tcPr>
          <w:p w14:paraId="5A7FF234" w14:textId="77777777" w:rsidR="00417581" w:rsidRPr="00D65DC2" w:rsidRDefault="00417581" w:rsidP="00D65DC2">
            <w:pPr>
              <w:jc w:val="center"/>
              <w:rPr>
                <w:color w:val="000000"/>
                <w:sz w:val="20"/>
                <w:lang w:val="en-IN" w:eastAsia="en-IN"/>
              </w:rPr>
            </w:pPr>
            <w:r w:rsidRPr="00D65DC2">
              <w:rPr>
                <w:color w:val="000000"/>
                <w:sz w:val="20"/>
                <w:lang w:val="en-IN" w:eastAsia="en-IN"/>
              </w:rPr>
              <w:t>Weakly-supervised</w:t>
            </w:r>
          </w:p>
        </w:tc>
        <w:tc>
          <w:tcPr>
            <w:tcW w:w="1261" w:type="pct"/>
            <w:tcBorders>
              <w:top w:val="single" w:sz="4" w:space="0" w:color="auto"/>
            </w:tcBorders>
            <w:vAlign w:val="center"/>
            <w:hideMark/>
          </w:tcPr>
          <w:p w14:paraId="797BA355" w14:textId="77777777" w:rsidR="00417581" w:rsidRPr="00D65DC2" w:rsidRDefault="00417581" w:rsidP="00D65DC2">
            <w:pPr>
              <w:jc w:val="center"/>
              <w:rPr>
                <w:color w:val="000000"/>
                <w:sz w:val="20"/>
                <w:lang w:val="en-IN" w:eastAsia="en-IN"/>
              </w:rPr>
            </w:pPr>
            <w:r w:rsidRPr="00D65DC2">
              <w:rPr>
                <w:color w:val="000000"/>
                <w:sz w:val="20"/>
                <w:lang w:val="en-IN" w:eastAsia="en-IN"/>
              </w:rPr>
              <w:t>Whole body (organs at risk)</w:t>
            </w:r>
          </w:p>
        </w:tc>
        <w:tc>
          <w:tcPr>
            <w:tcW w:w="951" w:type="pct"/>
            <w:tcBorders>
              <w:top w:val="single" w:sz="4" w:space="0" w:color="auto"/>
            </w:tcBorders>
            <w:noWrap/>
            <w:vAlign w:val="center"/>
            <w:hideMark/>
          </w:tcPr>
          <w:p w14:paraId="1735EA0B" w14:textId="77777777" w:rsidR="00417581" w:rsidRPr="00D65DC2" w:rsidRDefault="00417581" w:rsidP="00417581">
            <w:pPr>
              <w:jc w:val="center"/>
              <w:rPr>
                <w:color w:val="000000"/>
                <w:sz w:val="20"/>
                <w:lang w:val="en-IN" w:eastAsia="en-IN"/>
              </w:rPr>
            </w:pPr>
            <w:r w:rsidRPr="00D65DC2">
              <w:rPr>
                <w:color w:val="000000"/>
                <w:sz w:val="20"/>
                <w:lang w:val="en-IN" w:eastAsia="en-IN"/>
              </w:rPr>
              <w:t>CT</w:t>
            </w:r>
          </w:p>
        </w:tc>
      </w:tr>
      <w:tr w:rsidR="00C57A56" w:rsidRPr="00D65DC2" w14:paraId="7DA761A4" w14:textId="77777777" w:rsidTr="00D65DC2">
        <w:trPr>
          <w:trHeight w:val="300"/>
        </w:trPr>
        <w:sdt>
          <w:sdtPr>
            <w:rPr>
              <w:color w:val="000000"/>
              <w:sz w:val="20"/>
              <w:lang w:val="en-IN" w:eastAsia="en-IN"/>
            </w:rPr>
            <w:tag w:val="MENDELEY_CITATION_v3_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"/>
            <w:id w:val="597454560"/>
            <w:placeholder>
              <w:docPart w:val="DefaultPlaceholder_-1854013440"/>
            </w:placeholder>
          </w:sdtPr>
          <w:sdtContent>
            <w:tc>
              <w:tcPr>
                <w:tcW w:w="338" w:type="pct"/>
                <w:noWrap/>
                <w:vAlign w:val="center"/>
              </w:tcPr>
              <w:p w14:paraId="303724E3" w14:textId="14EC373C" w:rsidR="00C57A56" w:rsidRPr="00D65DC2" w:rsidRDefault="00D65DC2" w:rsidP="00417581">
                <w:pPr>
                  <w:jc w:val="center"/>
                  <w:rPr>
                    <w:color w:val="000000"/>
                    <w:sz w:val="20"/>
                    <w:lang w:val="en-IN" w:eastAsia="en-IN"/>
                  </w:rPr>
                </w:pPr>
                <w:r w:rsidRPr="00D65DC2">
                  <w:rPr>
                    <w:color w:val="000000"/>
                    <w:sz w:val="20"/>
                    <w:lang w:val="en-IN" w:eastAsia="en-IN"/>
                  </w:rPr>
                  <w:t>[20]</w:t>
                </w:r>
              </w:p>
            </w:tc>
          </w:sdtContent>
        </w:sdt>
        <w:tc>
          <w:tcPr>
            <w:tcW w:w="376" w:type="pct"/>
            <w:noWrap/>
            <w:vAlign w:val="center"/>
          </w:tcPr>
          <w:p w14:paraId="4E8ED6BB" w14:textId="77777777" w:rsidR="00C57A56" w:rsidRPr="00D65DC2" w:rsidRDefault="00C57A56" w:rsidP="00417581">
            <w:pPr>
              <w:jc w:val="center"/>
              <w:rPr>
                <w:color w:val="000000"/>
                <w:sz w:val="20"/>
                <w:lang w:val="en-IN" w:eastAsia="en-IN"/>
              </w:rPr>
            </w:pPr>
            <w:r w:rsidRPr="00D65DC2">
              <w:rPr>
                <w:color w:val="000000"/>
                <w:sz w:val="20"/>
                <w:lang w:val="en-IN" w:eastAsia="en-IN"/>
              </w:rPr>
              <w:t>2021</w:t>
            </w:r>
          </w:p>
        </w:tc>
        <w:tc>
          <w:tcPr>
            <w:tcW w:w="1209" w:type="pct"/>
            <w:noWrap/>
            <w:vAlign w:val="center"/>
          </w:tcPr>
          <w:p w14:paraId="58D09B99" w14:textId="77777777" w:rsidR="00C57A56" w:rsidRPr="00D65DC2" w:rsidRDefault="00C57A56" w:rsidP="00D65DC2">
            <w:pPr>
              <w:jc w:val="center"/>
              <w:rPr>
                <w:color w:val="000000"/>
                <w:sz w:val="20"/>
                <w:lang w:val="en-IN" w:eastAsia="en-IN"/>
              </w:rPr>
            </w:pPr>
            <w:r w:rsidRPr="00D65DC2">
              <w:rPr>
                <w:color w:val="000000"/>
                <w:sz w:val="20"/>
                <w:lang w:val="en-IN" w:eastAsia="en-IN"/>
              </w:rPr>
              <w:t>U-Net</w:t>
            </w:r>
          </w:p>
        </w:tc>
        <w:tc>
          <w:tcPr>
            <w:tcW w:w="865" w:type="pct"/>
            <w:noWrap/>
            <w:vAlign w:val="center"/>
          </w:tcPr>
          <w:p w14:paraId="55EE2A5A" w14:textId="77777777" w:rsidR="00C57A56" w:rsidRPr="00D65DC2" w:rsidRDefault="00C57A56" w:rsidP="00D65DC2">
            <w:pPr>
              <w:jc w:val="center"/>
              <w:rPr>
                <w:color w:val="000000"/>
                <w:sz w:val="20"/>
                <w:lang w:val="en-IN" w:eastAsia="en-IN"/>
              </w:rPr>
            </w:pPr>
            <w:r w:rsidRPr="00D65DC2">
              <w:rPr>
                <w:color w:val="000000"/>
                <w:sz w:val="20"/>
                <w:lang w:val="en-IN" w:eastAsia="en-IN"/>
              </w:rPr>
              <w:t>Supervised</w:t>
            </w:r>
          </w:p>
        </w:tc>
        <w:tc>
          <w:tcPr>
            <w:tcW w:w="1261" w:type="pct"/>
            <w:vAlign w:val="center"/>
          </w:tcPr>
          <w:p w14:paraId="2CDB9C82" w14:textId="77777777" w:rsidR="00C57A56" w:rsidRPr="00D65DC2" w:rsidRDefault="00C57A56" w:rsidP="00D65DC2">
            <w:pPr>
              <w:jc w:val="center"/>
              <w:rPr>
                <w:color w:val="000000"/>
                <w:sz w:val="20"/>
                <w:lang w:val="en-IN" w:eastAsia="en-IN"/>
              </w:rPr>
            </w:pPr>
            <w:r w:rsidRPr="00D65DC2">
              <w:rPr>
                <w:color w:val="000000"/>
                <w:sz w:val="20"/>
                <w:lang w:val="en-IN" w:eastAsia="en-IN"/>
              </w:rPr>
              <w:t>Abdominal organs</w:t>
            </w:r>
          </w:p>
        </w:tc>
        <w:tc>
          <w:tcPr>
            <w:tcW w:w="951" w:type="pct"/>
            <w:noWrap/>
            <w:vAlign w:val="center"/>
          </w:tcPr>
          <w:p w14:paraId="000FEA97" w14:textId="77777777" w:rsidR="00C57A56" w:rsidRPr="00D65DC2" w:rsidRDefault="00C57A56" w:rsidP="00417581">
            <w:pPr>
              <w:jc w:val="center"/>
              <w:rPr>
                <w:color w:val="000000"/>
                <w:sz w:val="20"/>
                <w:lang w:val="en-IN" w:eastAsia="en-IN"/>
              </w:rPr>
            </w:pPr>
            <w:r w:rsidRPr="00D65DC2">
              <w:rPr>
                <w:color w:val="000000"/>
                <w:sz w:val="20"/>
                <w:lang w:val="en-IN" w:eastAsia="en-IN"/>
              </w:rPr>
              <w:t>MRI, CT</w:t>
            </w:r>
          </w:p>
        </w:tc>
      </w:tr>
      <w:tr w:rsidR="00417581" w:rsidRPr="00D65DC2" w14:paraId="1B2750A6" w14:textId="77777777" w:rsidTr="00D65DC2">
        <w:trPr>
          <w:trHeight w:val="300"/>
        </w:trPr>
        <w:sdt>
          <w:sdtPr>
            <w:rPr>
              <w:color w:val="000000"/>
              <w:sz w:val="20"/>
              <w:lang w:val="en-IN" w:eastAsia="en-IN"/>
            </w:rPr>
            <w:tag w:val="MENDELEY_CITATION_v3_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"/>
            <w:id w:val="1770190950"/>
            <w:placeholder>
              <w:docPart w:val="DefaultPlaceholder_-1854013440"/>
            </w:placeholder>
          </w:sdtPr>
          <w:sdtContent>
            <w:tc>
              <w:tcPr>
                <w:tcW w:w="338" w:type="pct"/>
                <w:noWrap/>
                <w:vAlign w:val="center"/>
                <w:hideMark/>
              </w:tcPr>
              <w:p w14:paraId="1959D907" w14:textId="539B20FE" w:rsidR="00417581" w:rsidRPr="00D65DC2" w:rsidRDefault="00D65DC2" w:rsidP="00417581">
                <w:pPr>
                  <w:jc w:val="center"/>
                  <w:rPr>
                    <w:color w:val="000000"/>
                    <w:sz w:val="20"/>
                    <w:lang w:val="en-IN" w:eastAsia="en-IN"/>
                  </w:rPr>
                </w:pPr>
                <w:r w:rsidRPr="00D65DC2">
                  <w:rPr>
                    <w:color w:val="000000"/>
                    <w:sz w:val="20"/>
                    <w:lang w:val="en-IN" w:eastAsia="en-IN"/>
                  </w:rPr>
                  <w:t>[21]</w:t>
                </w:r>
              </w:p>
            </w:tc>
          </w:sdtContent>
        </w:sdt>
        <w:tc>
          <w:tcPr>
            <w:tcW w:w="376" w:type="pct"/>
            <w:noWrap/>
            <w:vAlign w:val="center"/>
            <w:hideMark/>
          </w:tcPr>
          <w:p w14:paraId="26E799D1" w14:textId="77777777" w:rsidR="00417581" w:rsidRPr="00D65DC2" w:rsidRDefault="00417581" w:rsidP="00417581">
            <w:pPr>
              <w:jc w:val="center"/>
              <w:rPr>
                <w:color w:val="000000"/>
                <w:sz w:val="20"/>
                <w:lang w:val="en-IN" w:eastAsia="en-IN"/>
              </w:rPr>
            </w:pPr>
            <w:r w:rsidRPr="00D65DC2">
              <w:rPr>
                <w:color w:val="000000"/>
                <w:sz w:val="20"/>
                <w:lang w:val="en-IN" w:eastAsia="en-IN"/>
              </w:rPr>
              <w:t>2020</w:t>
            </w:r>
          </w:p>
        </w:tc>
        <w:tc>
          <w:tcPr>
            <w:tcW w:w="1209" w:type="pct"/>
            <w:noWrap/>
            <w:vAlign w:val="center"/>
            <w:hideMark/>
          </w:tcPr>
          <w:p w14:paraId="1E04AA37" w14:textId="77777777" w:rsidR="00417581" w:rsidRPr="00D65DC2" w:rsidRDefault="00417581" w:rsidP="00D65DC2">
            <w:pPr>
              <w:jc w:val="center"/>
              <w:rPr>
                <w:color w:val="000000"/>
                <w:sz w:val="20"/>
                <w:lang w:val="en-IN" w:eastAsia="en-IN"/>
              </w:rPr>
            </w:pPr>
            <w:r w:rsidRPr="00D65DC2">
              <w:rPr>
                <w:color w:val="000000"/>
                <w:sz w:val="20"/>
                <w:lang w:val="en-IN" w:eastAsia="en-IN"/>
              </w:rPr>
              <w:t>SIFA</w:t>
            </w:r>
          </w:p>
        </w:tc>
        <w:tc>
          <w:tcPr>
            <w:tcW w:w="865" w:type="pct"/>
            <w:noWrap/>
            <w:vAlign w:val="center"/>
            <w:hideMark/>
          </w:tcPr>
          <w:p w14:paraId="3402B7CE" w14:textId="77777777" w:rsidR="00417581" w:rsidRPr="00D65DC2" w:rsidRDefault="00417581" w:rsidP="00D65DC2">
            <w:pPr>
              <w:jc w:val="center"/>
              <w:rPr>
                <w:color w:val="000000"/>
                <w:sz w:val="20"/>
                <w:lang w:val="en-IN" w:eastAsia="en-IN"/>
              </w:rPr>
            </w:pPr>
            <w:r w:rsidRPr="00D65DC2">
              <w:rPr>
                <w:color w:val="000000"/>
                <w:sz w:val="20"/>
                <w:lang w:val="en-IN" w:eastAsia="en-IN"/>
              </w:rPr>
              <w:t>Unsupervised</w:t>
            </w:r>
          </w:p>
        </w:tc>
        <w:tc>
          <w:tcPr>
            <w:tcW w:w="1261" w:type="pct"/>
            <w:noWrap/>
            <w:vAlign w:val="center"/>
            <w:hideMark/>
          </w:tcPr>
          <w:p w14:paraId="675219AC" w14:textId="77777777" w:rsidR="00417581" w:rsidRPr="00D65DC2" w:rsidRDefault="00417581" w:rsidP="00D65DC2">
            <w:pPr>
              <w:jc w:val="center"/>
              <w:rPr>
                <w:color w:val="000000"/>
                <w:sz w:val="20"/>
                <w:lang w:val="en-IN" w:eastAsia="en-IN"/>
              </w:rPr>
            </w:pPr>
            <w:r w:rsidRPr="00D65DC2">
              <w:rPr>
                <w:color w:val="000000"/>
                <w:sz w:val="20"/>
                <w:lang w:val="en-IN" w:eastAsia="en-IN"/>
              </w:rPr>
              <w:t>Cardiac substructure, Abdominal organs</w:t>
            </w:r>
          </w:p>
        </w:tc>
        <w:tc>
          <w:tcPr>
            <w:tcW w:w="951" w:type="pct"/>
            <w:noWrap/>
            <w:vAlign w:val="center"/>
            <w:hideMark/>
          </w:tcPr>
          <w:p w14:paraId="53AFD265" w14:textId="77777777" w:rsidR="00417581" w:rsidRPr="00D65DC2" w:rsidRDefault="00417581" w:rsidP="00417581">
            <w:pPr>
              <w:jc w:val="center"/>
              <w:rPr>
                <w:color w:val="000000"/>
                <w:sz w:val="20"/>
                <w:lang w:val="en-IN" w:eastAsia="en-IN"/>
              </w:rPr>
            </w:pPr>
            <w:r w:rsidRPr="00D65DC2">
              <w:rPr>
                <w:color w:val="000000"/>
                <w:sz w:val="20"/>
                <w:lang w:val="en-IN" w:eastAsia="en-IN"/>
              </w:rPr>
              <w:t>MRI, CT</w:t>
            </w:r>
          </w:p>
        </w:tc>
      </w:tr>
      <w:tr w:rsidR="00417581" w:rsidRPr="00D65DC2" w14:paraId="5433FF20" w14:textId="77777777" w:rsidTr="00D65DC2">
        <w:trPr>
          <w:trHeight w:val="300"/>
        </w:trPr>
        <w:sdt>
          <w:sdtPr>
            <w:rPr>
              <w:color w:val="000000"/>
              <w:sz w:val="20"/>
              <w:lang w:val="en-IN" w:eastAsia="en-IN"/>
            </w:rPr>
            <w:tag w:val="MENDELEY_CITATION_v3_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"/>
            <w:id w:val="-1114519933"/>
            <w:placeholder>
              <w:docPart w:val="DefaultPlaceholder_-1854013440"/>
            </w:placeholder>
          </w:sdtPr>
          <w:sdtContent>
            <w:tc>
              <w:tcPr>
                <w:tcW w:w="338" w:type="pct"/>
                <w:noWrap/>
                <w:vAlign w:val="center"/>
                <w:hideMark/>
              </w:tcPr>
              <w:p w14:paraId="4E4DAF9E" w14:textId="7DDCBB5F" w:rsidR="00417581" w:rsidRPr="00D65DC2" w:rsidRDefault="00D65DC2" w:rsidP="00417581">
                <w:pPr>
                  <w:jc w:val="center"/>
                  <w:rPr>
                    <w:color w:val="000000"/>
                    <w:sz w:val="20"/>
                    <w:lang w:val="en-IN" w:eastAsia="en-IN"/>
                  </w:rPr>
                </w:pPr>
                <w:r w:rsidRPr="00D65DC2">
                  <w:rPr>
                    <w:color w:val="000000"/>
                    <w:sz w:val="20"/>
                    <w:lang w:val="en-IN" w:eastAsia="en-IN"/>
                  </w:rPr>
                  <w:t>[22]</w:t>
                </w:r>
              </w:p>
            </w:tc>
          </w:sdtContent>
        </w:sdt>
        <w:tc>
          <w:tcPr>
            <w:tcW w:w="376" w:type="pct"/>
            <w:noWrap/>
            <w:vAlign w:val="center"/>
            <w:hideMark/>
          </w:tcPr>
          <w:p w14:paraId="15572CE6" w14:textId="77777777" w:rsidR="00417581" w:rsidRPr="00D65DC2" w:rsidRDefault="00417581" w:rsidP="00417581">
            <w:pPr>
              <w:jc w:val="center"/>
              <w:rPr>
                <w:color w:val="000000"/>
                <w:sz w:val="20"/>
                <w:lang w:val="en-IN" w:eastAsia="en-IN"/>
              </w:rPr>
            </w:pPr>
            <w:r w:rsidRPr="00D65DC2">
              <w:rPr>
                <w:color w:val="000000"/>
                <w:sz w:val="20"/>
                <w:lang w:val="en-IN" w:eastAsia="en-IN"/>
              </w:rPr>
              <w:t>2020</w:t>
            </w:r>
          </w:p>
        </w:tc>
        <w:tc>
          <w:tcPr>
            <w:tcW w:w="1209" w:type="pct"/>
            <w:noWrap/>
            <w:vAlign w:val="center"/>
            <w:hideMark/>
          </w:tcPr>
          <w:p w14:paraId="4C6227A1" w14:textId="77777777" w:rsidR="00417581" w:rsidRPr="00D65DC2" w:rsidRDefault="00417581" w:rsidP="00D65DC2">
            <w:pPr>
              <w:jc w:val="center"/>
              <w:rPr>
                <w:color w:val="000000"/>
                <w:sz w:val="20"/>
                <w:lang w:val="en-IN" w:eastAsia="en-IN"/>
              </w:rPr>
            </w:pPr>
            <w:r w:rsidRPr="00D65DC2">
              <w:rPr>
                <w:color w:val="000000"/>
                <w:sz w:val="20"/>
                <w:lang w:val="en-IN" w:eastAsia="en-IN"/>
              </w:rPr>
              <w:t>GAN</w:t>
            </w:r>
          </w:p>
        </w:tc>
        <w:tc>
          <w:tcPr>
            <w:tcW w:w="865" w:type="pct"/>
            <w:noWrap/>
            <w:vAlign w:val="center"/>
            <w:hideMark/>
          </w:tcPr>
          <w:p w14:paraId="6C972E8B" w14:textId="77777777" w:rsidR="00417581" w:rsidRPr="00D65DC2" w:rsidRDefault="00417581" w:rsidP="00D65DC2">
            <w:pPr>
              <w:jc w:val="center"/>
              <w:rPr>
                <w:color w:val="000000"/>
                <w:sz w:val="20"/>
                <w:lang w:val="en-IN" w:eastAsia="en-IN"/>
              </w:rPr>
            </w:pPr>
            <w:r w:rsidRPr="00D65DC2">
              <w:rPr>
                <w:color w:val="000000"/>
                <w:sz w:val="20"/>
                <w:lang w:val="en-IN" w:eastAsia="en-IN"/>
              </w:rPr>
              <w:t>Unsupervised</w:t>
            </w:r>
          </w:p>
        </w:tc>
        <w:tc>
          <w:tcPr>
            <w:tcW w:w="1261" w:type="pct"/>
            <w:noWrap/>
            <w:vAlign w:val="center"/>
            <w:hideMark/>
          </w:tcPr>
          <w:p w14:paraId="7EE16947" w14:textId="77777777" w:rsidR="00417581" w:rsidRPr="00D65DC2" w:rsidRDefault="00417581" w:rsidP="00D65DC2">
            <w:pPr>
              <w:jc w:val="center"/>
              <w:rPr>
                <w:color w:val="000000"/>
                <w:sz w:val="20"/>
                <w:lang w:val="en-IN" w:eastAsia="en-IN"/>
              </w:rPr>
            </w:pPr>
            <w:r w:rsidRPr="00D65DC2">
              <w:rPr>
                <w:color w:val="000000"/>
                <w:sz w:val="20"/>
                <w:lang w:val="en-IN" w:eastAsia="en-IN"/>
              </w:rPr>
              <w:t>Abdomen, Brain</w:t>
            </w:r>
          </w:p>
        </w:tc>
        <w:tc>
          <w:tcPr>
            <w:tcW w:w="951" w:type="pct"/>
            <w:noWrap/>
            <w:vAlign w:val="center"/>
            <w:hideMark/>
          </w:tcPr>
          <w:p w14:paraId="2890C075" w14:textId="77777777" w:rsidR="00417581" w:rsidRPr="00D65DC2" w:rsidRDefault="00417581" w:rsidP="00417581">
            <w:pPr>
              <w:jc w:val="center"/>
              <w:rPr>
                <w:color w:val="000000"/>
                <w:sz w:val="20"/>
                <w:lang w:val="en-IN" w:eastAsia="en-IN"/>
              </w:rPr>
            </w:pPr>
            <w:r w:rsidRPr="00D65DC2">
              <w:rPr>
                <w:color w:val="000000"/>
                <w:sz w:val="20"/>
                <w:lang w:val="en-IN" w:eastAsia="en-IN"/>
              </w:rPr>
              <w:t>MRI, CT</w:t>
            </w:r>
          </w:p>
        </w:tc>
      </w:tr>
      <w:tr w:rsidR="00417581" w:rsidRPr="00D65DC2" w14:paraId="4E08ACC4" w14:textId="77777777" w:rsidTr="00D65DC2">
        <w:trPr>
          <w:trHeight w:val="300"/>
        </w:trPr>
        <w:sdt>
          <w:sdtPr>
            <w:rPr>
              <w:color w:val="000000"/>
              <w:sz w:val="20"/>
              <w:lang w:val="en-IN" w:eastAsia="en-IN"/>
            </w:rPr>
            <w:tag w:val="MENDELEY_CITATION_v3_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"/>
            <w:id w:val="-1710019051"/>
            <w:placeholder>
              <w:docPart w:val="DefaultPlaceholder_-1854013440"/>
            </w:placeholder>
          </w:sdtPr>
          <w:sdtContent>
            <w:tc>
              <w:tcPr>
                <w:tcW w:w="338" w:type="pct"/>
                <w:noWrap/>
                <w:vAlign w:val="center"/>
                <w:hideMark/>
              </w:tcPr>
              <w:p w14:paraId="69CF586C" w14:textId="3A213A49" w:rsidR="00417581" w:rsidRPr="00D65DC2" w:rsidRDefault="00D65DC2" w:rsidP="00417581">
                <w:pPr>
                  <w:jc w:val="center"/>
                  <w:rPr>
                    <w:color w:val="000000"/>
                    <w:sz w:val="20"/>
                    <w:lang w:val="en-IN" w:eastAsia="en-IN"/>
                  </w:rPr>
                </w:pPr>
                <w:r w:rsidRPr="00D65DC2">
                  <w:rPr>
                    <w:color w:val="000000"/>
                    <w:sz w:val="20"/>
                    <w:lang w:val="en-IN" w:eastAsia="en-IN"/>
                  </w:rPr>
                  <w:t>[23]</w:t>
                </w:r>
              </w:p>
            </w:tc>
          </w:sdtContent>
        </w:sdt>
        <w:tc>
          <w:tcPr>
            <w:tcW w:w="376" w:type="pct"/>
            <w:noWrap/>
            <w:vAlign w:val="center"/>
            <w:hideMark/>
          </w:tcPr>
          <w:p w14:paraId="5280135B"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noWrap/>
            <w:vAlign w:val="center"/>
            <w:hideMark/>
          </w:tcPr>
          <w:p w14:paraId="16736806" w14:textId="77777777" w:rsidR="00417581" w:rsidRPr="00D65DC2" w:rsidRDefault="00417581" w:rsidP="00D65DC2">
            <w:pPr>
              <w:jc w:val="center"/>
              <w:rPr>
                <w:color w:val="000000"/>
                <w:sz w:val="20"/>
                <w:lang w:val="en-IN" w:eastAsia="en-IN"/>
              </w:rPr>
            </w:pPr>
            <w:proofErr w:type="spellStart"/>
            <w:r w:rsidRPr="00D65DC2">
              <w:rPr>
                <w:color w:val="000000"/>
                <w:sz w:val="20"/>
                <w:lang w:val="en-IN" w:eastAsia="en-IN"/>
              </w:rPr>
              <w:t>CycleGAN</w:t>
            </w:r>
            <w:proofErr w:type="spellEnd"/>
          </w:p>
        </w:tc>
        <w:tc>
          <w:tcPr>
            <w:tcW w:w="865" w:type="pct"/>
            <w:noWrap/>
            <w:vAlign w:val="center"/>
            <w:hideMark/>
          </w:tcPr>
          <w:p w14:paraId="646A591D" w14:textId="77777777" w:rsidR="00417581" w:rsidRPr="00D65DC2" w:rsidRDefault="00417581" w:rsidP="00D65DC2">
            <w:pPr>
              <w:jc w:val="center"/>
              <w:rPr>
                <w:color w:val="000000"/>
                <w:sz w:val="20"/>
                <w:lang w:val="en-IN" w:eastAsia="en-IN"/>
              </w:rPr>
            </w:pPr>
            <w:r w:rsidRPr="00D65DC2">
              <w:rPr>
                <w:color w:val="000000"/>
                <w:sz w:val="20"/>
                <w:lang w:val="en-IN" w:eastAsia="en-IN"/>
              </w:rPr>
              <w:t>Unsupervised</w:t>
            </w:r>
          </w:p>
        </w:tc>
        <w:tc>
          <w:tcPr>
            <w:tcW w:w="1261" w:type="pct"/>
            <w:noWrap/>
            <w:vAlign w:val="center"/>
            <w:hideMark/>
          </w:tcPr>
          <w:p w14:paraId="5EE98A72" w14:textId="77777777" w:rsidR="00417581" w:rsidRPr="00D65DC2" w:rsidRDefault="00417581" w:rsidP="00D65DC2">
            <w:pPr>
              <w:jc w:val="center"/>
              <w:rPr>
                <w:color w:val="000000"/>
                <w:sz w:val="20"/>
                <w:lang w:val="en-IN" w:eastAsia="en-IN"/>
              </w:rPr>
            </w:pPr>
            <w:r w:rsidRPr="00D65DC2">
              <w:rPr>
                <w:color w:val="000000"/>
                <w:sz w:val="20"/>
                <w:lang w:val="en-IN" w:eastAsia="en-IN"/>
              </w:rPr>
              <w:t>Multiple organs</w:t>
            </w:r>
          </w:p>
        </w:tc>
        <w:tc>
          <w:tcPr>
            <w:tcW w:w="951" w:type="pct"/>
            <w:noWrap/>
            <w:vAlign w:val="center"/>
            <w:hideMark/>
          </w:tcPr>
          <w:p w14:paraId="40711A3F" w14:textId="77777777" w:rsidR="00417581" w:rsidRPr="00D65DC2" w:rsidRDefault="00417581" w:rsidP="00417581">
            <w:pPr>
              <w:jc w:val="center"/>
              <w:rPr>
                <w:color w:val="000000"/>
                <w:sz w:val="20"/>
                <w:lang w:val="en-IN" w:eastAsia="en-IN"/>
              </w:rPr>
            </w:pPr>
            <w:r w:rsidRPr="00D65DC2">
              <w:rPr>
                <w:color w:val="000000"/>
                <w:sz w:val="20"/>
                <w:lang w:val="en-IN" w:eastAsia="en-IN"/>
              </w:rPr>
              <w:t>CT</w:t>
            </w:r>
          </w:p>
        </w:tc>
      </w:tr>
      <w:tr w:rsidR="00417581" w:rsidRPr="00D65DC2" w14:paraId="25DA2E0B" w14:textId="77777777" w:rsidTr="00D65DC2">
        <w:trPr>
          <w:trHeight w:val="300"/>
        </w:trPr>
        <w:sdt>
          <w:sdtPr>
            <w:rPr>
              <w:color w:val="000000"/>
              <w:sz w:val="20"/>
              <w:lang w:val="en-IN" w:eastAsia="en-IN"/>
            </w:rPr>
            <w:tag w:val="MENDELEY_CITATION_v3_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"/>
            <w:id w:val="1276524534"/>
            <w:placeholder>
              <w:docPart w:val="DefaultPlaceholder_-1854013440"/>
            </w:placeholder>
          </w:sdtPr>
          <w:sdtContent>
            <w:tc>
              <w:tcPr>
                <w:tcW w:w="338" w:type="pct"/>
                <w:noWrap/>
                <w:vAlign w:val="center"/>
                <w:hideMark/>
              </w:tcPr>
              <w:p w14:paraId="3DD8B8CA" w14:textId="56CE112A" w:rsidR="00417581" w:rsidRPr="00D65DC2" w:rsidRDefault="00D65DC2" w:rsidP="00417581">
                <w:pPr>
                  <w:jc w:val="center"/>
                  <w:rPr>
                    <w:color w:val="000000"/>
                    <w:sz w:val="20"/>
                    <w:lang w:val="en-IN" w:eastAsia="en-IN"/>
                  </w:rPr>
                </w:pPr>
                <w:r w:rsidRPr="00D65DC2">
                  <w:rPr>
                    <w:color w:val="000000"/>
                    <w:sz w:val="20"/>
                    <w:lang w:val="en-IN" w:eastAsia="en-IN"/>
                  </w:rPr>
                  <w:t>[24]</w:t>
                </w:r>
              </w:p>
            </w:tc>
          </w:sdtContent>
        </w:sdt>
        <w:tc>
          <w:tcPr>
            <w:tcW w:w="376" w:type="pct"/>
            <w:noWrap/>
            <w:vAlign w:val="center"/>
            <w:hideMark/>
          </w:tcPr>
          <w:p w14:paraId="3E35F234"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noWrap/>
            <w:vAlign w:val="center"/>
            <w:hideMark/>
          </w:tcPr>
          <w:p w14:paraId="3699800B" w14:textId="77777777" w:rsidR="00417581" w:rsidRPr="00D65DC2" w:rsidRDefault="00417581" w:rsidP="00D65DC2">
            <w:pPr>
              <w:jc w:val="center"/>
              <w:rPr>
                <w:color w:val="000000"/>
                <w:sz w:val="20"/>
                <w:lang w:val="en-IN" w:eastAsia="en-IN"/>
              </w:rPr>
            </w:pPr>
            <w:proofErr w:type="spellStart"/>
            <w:r w:rsidRPr="00D65DC2">
              <w:rPr>
                <w:color w:val="000000"/>
                <w:sz w:val="20"/>
                <w:lang w:val="en-IN" w:eastAsia="en-IN"/>
              </w:rPr>
              <w:t>CycleGAN</w:t>
            </w:r>
            <w:proofErr w:type="spellEnd"/>
          </w:p>
        </w:tc>
        <w:tc>
          <w:tcPr>
            <w:tcW w:w="865" w:type="pct"/>
            <w:noWrap/>
            <w:vAlign w:val="center"/>
            <w:hideMark/>
          </w:tcPr>
          <w:p w14:paraId="39D206F4" w14:textId="77777777" w:rsidR="00417581" w:rsidRPr="00D65DC2" w:rsidRDefault="00417581" w:rsidP="00D65DC2">
            <w:pPr>
              <w:jc w:val="center"/>
              <w:rPr>
                <w:color w:val="000000"/>
                <w:sz w:val="20"/>
                <w:lang w:val="en-IN" w:eastAsia="en-IN"/>
              </w:rPr>
            </w:pPr>
            <w:r w:rsidRPr="00D65DC2">
              <w:rPr>
                <w:color w:val="000000"/>
                <w:sz w:val="20"/>
                <w:lang w:val="en-IN" w:eastAsia="en-IN"/>
              </w:rPr>
              <w:t>Unsupervised</w:t>
            </w:r>
          </w:p>
        </w:tc>
        <w:tc>
          <w:tcPr>
            <w:tcW w:w="1261" w:type="pct"/>
            <w:noWrap/>
            <w:vAlign w:val="center"/>
            <w:hideMark/>
          </w:tcPr>
          <w:p w14:paraId="49619A21" w14:textId="77777777" w:rsidR="00417581" w:rsidRPr="00D65DC2" w:rsidRDefault="00417581" w:rsidP="00D65DC2">
            <w:pPr>
              <w:jc w:val="center"/>
              <w:rPr>
                <w:color w:val="000000"/>
                <w:sz w:val="20"/>
                <w:lang w:val="en-IN" w:eastAsia="en-IN"/>
              </w:rPr>
            </w:pPr>
            <w:r w:rsidRPr="00D65DC2">
              <w:rPr>
                <w:color w:val="000000"/>
                <w:sz w:val="20"/>
                <w:lang w:val="en-IN" w:eastAsia="en-IN"/>
              </w:rPr>
              <w:t>Stomach</w:t>
            </w:r>
          </w:p>
        </w:tc>
        <w:tc>
          <w:tcPr>
            <w:tcW w:w="951" w:type="pct"/>
            <w:noWrap/>
            <w:vAlign w:val="center"/>
            <w:hideMark/>
          </w:tcPr>
          <w:p w14:paraId="4062B583" w14:textId="77777777" w:rsidR="00417581" w:rsidRPr="00D65DC2" w:rsidRDefault="00417581" w:rsidP="00417581">
            <w:pPr>
              <w:jc w:val="center"/>
              <w:rPr>
                <w:color w:val="000000"/>
                <w:sz w:val="20"/>
                <w:lang w:val="en-IN" w:eastAsia="en-IN"/>
              </w:rPr>
            </w:pPr>
            <w:r w:rsidRPr="00D65DC2">
              <w:rPr>
                <w:color w:val="000000"/>
                <w:sz w:val="20"/>
                <w:lang w:val="en-IN" w:eastAsia="en-IN"/>
              </w:rPr>
              <w:t>MRI</w:t>
            </w:r>
          </w:p>
        </w:tc>
      </w:tr>
      <w:tr w:rsidR="00417581" w:rsidRPr="00D65DC2" w14:paraId="56C122EF" w14:textId="77777777" w:rsidTr="00D65DC2">
        <w:trPr>
          <w:trHeight w:val="600"/>
        </w:trPr>
        <w:sdt>
          <w:sdtPr>
            <w:rPr>
              <w:color w:val="000000"/>
              <w:sz w:val="20"/>
              <w:lang w:val="en-IN" w:eastAsia="en-IN"/>
            </w:rPr>
            <w:tag w:val="MENDELEY_CITATION_v3_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"/>
            <w:id w:val="-1520702814"/>
            <w:placeholder>
              <w:docPart w:val="DefaultPlaceholder_-1854013440"/>
            </w:placeholder>
          </w:sdtPr>
          <w:sdtContent>
            <w:tc>
              <w:tcPr>
                <w:tcW w:w="338" w:type="pct"/>
                <w:noWrap/>
                <w:vAlign w:val="center"/>
                <w:hideMark/>
              </w:tcPr>
              <w:p w14:paraId="3E253277" w14:textId="7CC9902E" w:rsidR="00417581" w:rsidRPr="00D65DC2" w:rsidRDefault="00D65DC2" w:rsidP="00417581">
                <w:pPr>
                  <w:jc w:val="center"/>
                  <w:rPr>
                    <w:color w:val="000000"/>
                    <w:sz w:val="20"/>
                    <w:lang w:val="en-IN" w:eastAsia="en-IN"/>
                  </w:rPr>
                </w:pPr>
                <w:r w:rsidRPr="00D65DC2">
                  <w:rPr>
                    <w:color w:val="000000"/>
                    <w:sz w:val="20"/>
                    <w:lang w:val="en-IN" w:eastAsia="en-IN"/>
                  </w:rPr>
                  <w:t>[25]</w:t>
                </w:r>
              </w:p>
            </w:tc>
          </w:sdtContent>
        </w:sdt>
        <w:tc>
          <w:tcPr>
            <w:tcW w:w="376" w:type="pct"/>
            <w:noWrap/>
            <w:vAlign w:val="center"/>
            <w:hideMark/>
          </w:tcPr>
          <w:p w14:paraId="340DCA3C"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noWrap/>
            <w:vAlign w:val="center"/>
            <w:hideMark/>
          </w:tcPr>
          <w:p w14:paraId="101432D2" w14:textId="77777777" w:rsidR="00417581" w:rsidRPr="00D65DC2" w:rsidRDefault="00417581" w:rsidP="00D65DC2">
            <w:pPr>
              <w:jc w:val="center"/>
              <w:rPr>
                <w:color w:val="000000"/>
                <w:sz w:val="20"/>
                <w:lang w:val="en-IN" w:eastAsia="en-IN"/>
              </w:rPr>
            </w:pPr>
            <w:r w:rsidRPr="00D65DC2">
              <w:rPr>
                <w:color w:val="000000"/>
                <w:sz w:val="20"/>
                <w:lang w:val="en-IN" w:eastAsia="en-IN"/>
              </w:rPr>
              <w:t>AIDE</w:t>
            </w:r>
          </w:p>
        </w:tc>
        <w:tc>
          <w:tcPr>
            <w:tcW w:w="865" w:type="pct"/>
            <w:vAlign w:val="center"/>
            <w:hideMark/>
          </w:tcPr>
          <w:p w14:paraId="71EE5FA7" w14:textId="77777777" w:rsidR="00417581" w:rsidRPr="00D65DC2" w:rsidRDefault="00417581" w:rsidP="00D65DC2">
            <w:pPr>
              <w:jc w:val="center"/>
              <w:rPr>
                <w:color w:val="000000"/>
                <w:sz w:val="20"/>
                <w:lang w:val="en-IN" w:eastAsia="en-IN"/>
              </w:rPr>
            </w:pPr>
            <w:r w:rsidRPr="00D65DC2">
              <w:rPr>
                <w:color w:val="000000"/>
                <w:sz w:val="20"/>
                <w:lang w:val="en-IN" w:eastAsia="en-IN"/>
              </w:rPr>
              <w:t>Supervised and unsupervised</w:t>
            </w:r>
          </w:p>
        </w:tc>
        <w:tc>
          <w:tcPr>
            <w:tcW w:w="1261" w:type="pct"/>
            <w:noWrap/>
            <w:vAlign w:val="center"/>
            <w:hideMark/>
          </w:tcPr>
          <w:p w14:paraId="60D880CD" w14:textId="77777777" w:rsidR="00417581" w:rsidRPr="00D65DC2" w:rsidRDefault="00417581" w:rsidP="00D65DC2">
            <w:pPr>
              <w:jc w:val="center"/>
              <w:rPr>
                <w:color w:val="000000"/>
                <w:sz w:val="20"/>
                <w:lang w:val="en-IN" w:eastAsia="en-IN"/>
              </w:rPr>
            </w:pPr>
            <w:r w:rsidRPr="00D65DC2">
              <w:rPr>
                <w:color w:val="000000"/>
                <w:sz w:val="20"/>
                <w:lang w:val="en-IN" w:eastAsia="en-IN"/>
              </w:rPr>
              <w:t>Breast</w:t>
            </w:r>
          </w:p>
        </w:tc>
        <w:tc>
          <w:tcPr>
            <w:tcW w:w="951" w:type="pct"/>
            <w:noWrap/>
            <w:vAlign w:val="center"/>
            <w:hideMark/>
          </w:tcPr>
          <w:p w14:paraId="6CD2317B" w14:textId="77777777" w:rsidR="00417581" w:rsidRPr="00D65DC2" w:rsidRDefault="00417581" w:rsidP="00417581">
            <w:pPr>
              <w:jc w:val="center"/>
              <w:rPr>
                <w:color w:val="000000"/>
                <w:sz w:val="20"/>
                <w:lang w:val="en-IN" w:eastAsia="en-IN"/>
              </w:rPr>
            </w:pPr>
            <w:r w:rsidRPr="00D65DC2">
              <w:rPr>
                <w:color w:val="000000"/>
                <w:sz w:val="20"/>
                <w:lang w:val="en-IN" w:eastAsia="en-IN"/>
              </w:rPr>
              <w:t>MRI</w:t>
            </w:r>
          </w:p>
        </w:tc>
      </w:tr>
      <w:tr w:rsidR="00417581" w:rsidRPr="00D65DC2" w14:paraId="388AB4F1" w14:textId="77777777" w:rsidTr="00D65DC2">
        <w:trPr>
          <w:trHeight w:val="300"/>
        </w:trPr>
        <w:sdt>
          <w:sdtPr>
            <w:rPr>
              <w:color w:val="000000"/>
              <w:sz w:val="20"/>
              <w:lang w:val="en-IN" w:eastAsia="en-IN"/>
            </w:rPr>
            <w:tag w:val="MENDELEY_CITATION_v3_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"/>
            <w:id w:val="1977941420"/>
            <w:placeholder>
              <w:docPart w:val="DefaultPlaceholder_-1854013440"/>
            </w:placeholder>
          </w:sdtPr>
          <w:sdtContent>
            <w:tc>
              <w:tcPr>
                <w:tcW w:w="338" w:type="pct"/>
                <w:noWrap/>
                <w:vAlign w:val="center"/>
                <w:hideMark/>
              </w:tcPr>
              <w:p w14:paraId="4A66105A" w14:textId="57EA631E" w:rsidR="00417581" w:rsidRPr="00D65DC2" w:rsidRDefault="00D65DC2" w:rsidP="00417581">
                <w:pPr>
                  <w:jc w:val="center"/>
                  <w:rPr>
                    <w:color w:val="000000"/>
                    <w:sz w:val="20"/>
                    <w:lang w:val="en-IN" w:eastAsia="en-IN"/>
                  </w:rPr>
                </w:pPr>
                <w:r w:rsidRPr="00D65DC2">
                  <w:rPr>
                    <w:color w:val="000000"/>
                    <w:sz w:val="20"/>
                    <w:lang w:val="en-IN" w:eastAsia="en-IN"/>
                  </w:rPr>
                  <w:t>[26]</w:t>
                </w:r>
              </w:p>
            </w:tc>
          </w:sdtContent>
        </w:sdt>
        <w:tc>
          <w:tcPr>
            <w:tcW w:w="376" w:type="pct"/>
            <w:noWrap/>
            <w:vAlign w:val="center"/>
            <w:hideMark/>
          </w:tcPr>
          <w:p w14:paraId="488E2B41" w14:textId="77777777" w:rsidR="00417581" w:rsidRPr="00D65DC2" w:rsidRDefault="00417581" w:rsidP="00417581">
            <w:pPr>
              <w:jc w:val="center"/>
              <w:rPr>
                <w:color w:val="000000"/>
                <w:sz w:val="20"/>
                <w:lang w:val="en-IN" w:eastAsia="en-IN"/>
              </w:rPr>
            </w:pPr>
            <w:r w:rsidRPr="00D65DC2">
              <w:rPr>
                <w:color w:val="000000"/>
                <w:sz w:val="20"/>
                <w:lang w:val="en-IN" w:eastAsia="en-IN"/>
              </w:rPr>
              <w:t>2020</w:t>
            </w:r>
          </w:p>
        </w:tc>
        <w:tc>
          <w:tcPr>
            <w:tcW w:w="1209" w:type="pct"/>
            <w:noWrap/>
            <w:vAlign w:val="center"/>
            <w:hideMark/>
          </w:tcPr>
          <w:p w14:paraId="111E3F4C" w14:textId="77777777" w:rsidR="00417581" w:rsidRPr="00D65DC2" w:rsidRDefault="00417581" w:rsidP="00D65DC2">
            <w:pPr>
              <w:jc w:val="center"/>
              <w:rPr>
                <w:color w:val="000000"/>
                <w:sz w:val="20"/>
                <w:lang w:val="en-IN" w:eastAsia="en-IN"/>
              </w:rPr>
            </w:pPr>
            <w:r w:rsidRPr="00D65DC2">
              <w:rPr>
                <w:color w:val="000000"/>
                <w:sz w:val="20"/>
                <w:lang w:val="en-IN" w:eastAsia="en-IN"/>
              </w:rPr>
              <w:t>3D-Unet</w:t>
            </w:r>
          </w:p>
        </w:tc>
        <w:tc>
          <w:tcPr>
            <w:tcW w:w="865" w:type="pct"/>
            <w:noWrap/>
            <w:vAlign w:val="center"/>
            <w:hideMark/>
          </w:tcPr>
          <w:p w14:paraId="506F028D" w14:textId="77777777" w:rsidR="00417581" w:rsidRPr="00D65DC2" w:rsidRDefault="00417581" w:rsidP="00D65DC2">
            <w:pPr>
              <w:jc w:val="center"/>
              <w:rPr>
                <w:color w:val="000000"/>
                <w:sz w:val="20"/>
                <w:lang w:val="en-IN" w:eastAsia="en-IN"/>
              </w:rPr>
            </w:pPr>
            <w:r w:rsidRPr="00D65DC2">
              <w:rPr>
                <w:color w:val="000000"/>
                <w:sz w:val="20"/>
                <w:lang w:val="en-IN" w:eastAsia="en-IN"/>
              </w:rPr>
              <w:t>Supervised</w:t>
            </w:r>
          </w:p>
        </w:tc>
        <w:tc>
          <w:tcPr>
            <w:tcW w:w="1261" w:type="pct"/>
            <w:noWrap/>
            <w:vAlign w:val="center"/>
            <w:hideMark/>
          </w:tcPr>
          <w:p w14:paraId="4DC1C10D" w14:textId="77777777" w:rsidR="00417581" w:rsidRPr="00D65DC2" w:rsidRDefault="00417581" w:rsidP="00D65DC2">
            <w:pPr>
              <w:jc w:val="center"/>
              <w:rPr>
                <w:color w:val="000000"/>
                <w:sz w:val="20"/>
                <w:lang w:val="en-IN" w:eastAsia="en-IN"/>
              </w:rPr>
            </w:pPr>
            <w:r w:rsidRPr="00D65DC2">
              <w:rPr>
                <w:color w:val="000000"/>
                <w:sz w:val="20"/>
                <w:lang w:val="en-IN" w:eastAsia="en-IN"/>
              </w:rPr>
              <w:t>Abdominal and thoracic region</w:t>
            </w:r>
          </w:p>
        </w:tc>
        <w:tc>
          <w:tcPr>
            <w:tcW w:w="951" w:type="pct"/>
            <w:noWrap/>
            <w:vAlign w:val="center"/>
            <w:hideMark/>
          </w:tcPr>
          <w:p w14:paraId="1D17E3CB" w14:textId="77777777" w:rsidR="00417581" w:rsidRPr="00D65DC2" w:rsidRDefault="00417581" w:rsidP="00417581">
            <w:pPr>
              <w:jc w:val="center"/>
              <w:rPr>
                <w:color w:val="000000"/>
                <w:sz w:val="20"/>
                <w:lang w:val="en-IN" w:eastAsia="en-IN"/>
              </w:rPr>
            </w:pPr>
            <w:r w:rsidRPr="00D65DC2">
              <w:rPr>
                <w:color w:val="000000"/>
                <w:sz w:val="20"/>
                <w:lang w:val="en-IN" w:eastAsia="en-IN"/>
              </w:rPr>
              <w:t>MRI</w:t>
            </w:r>
          </w:p>
        </w:tc>
      </w:tr>
      <w:tr w:rsidR="00417581" w:rsidRPr="00D65DC2" w14:paraId="248B7372" w14:textId="77777777" w:rsidTr="00D65DC2">
        <w:trPr>
          <w:trHeight w:val="300"/>
        </w:trPr>
        <w:sdt>
          <w:sdtPr>
            <w:rPr>
              <w:color w:val="000000"/>
              <w:sz w:val="20"/>
              <w:lang w:val="en-IN" w:eastAsia="en-IN"/>
            </w:rPr>
            <w:tag w:val="MENDELEY_CITATION_v3_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"/>
            <w:id w:val="-934513892"/>
            <w:placeholder>
              <w:docPart w:val="DefaultPlaceholder_-1854013440"/>
            </w:placeholder>
          </w:sdtPr>
          <w:sdtContent>
            <w:tc>
              <w:tcPr>
                <w:tcW w:w="338" w:type="pct"/>
                <w:noWrap/>
                <w:vAlign w:val="center"/>
                <w:hideMark/>
              </w:tcPr>
              <w:p w14:paraId="3C4C655B" w14:textId="3CA63C84" w:rsidR="00417581" w:rsidRPr="00D65DC2" w:rsidRDefault="00D65DC2" w:rsidP="00417581">
                <w:pPr>
                  <w:jc w:val="center"/>
                  <w:rPr>
                    <w:color w:val="000000"/>
                    <w:sz w:val="20"/>
                    <w:lang w:val="en-IN" w:eastAsia="en-IN"/>
                  </w:rPr>
                </w:pPr>
                <w:r w:rsidRPr="00D65DC2">
                  <w:rPr>
                    <w:color w:val="000000"/>
                    <w:sz w:val="20"/>
                    <w:lang w:val="en-IN" w:eastAsia="en-IN"/>
                  </w:rPr>
                  <w:t>[27]</w:t>
                </w:r>
              </w:p>
            </w:tc>
          </w:sdtContent>
        </w:sdt>
        <w:tc>
          <w:tcPr>
            <w:tcW w:w="376" w:type="pct"/>
            <w:noWrap/>
            <w:vAlign w:val="center"/>
            <w:hideMark/>
          </w:tcPr>
          <w:p w14:paraId="59D92BCC"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noWrap/>
            <w:vAlign w:val="center"/>
            <w:hideMark/>
          </w:tcPr>
          <w:p w14:paraId="7B7225D8" w14:textId="77777777" w:rsidR="00417581" w:rsidRPr="00D65DC2" w:rsidRDefault="00417581" w:rsidP="00D65DC2">
            <w:pPr>
              <w:jc w:val="center"/>
              <w:rPr>
                <w:color w:val="000000"/>
                <w:sz w:val="20"/>
                <w:lang w:val="en-IN" w:eastAsia="en-IN"/>
              </w:rPr>
            </w:pPr>
            <w:r w:rsidRPr="00D65DC2">
              <w:rPr>
                <w:color w:val="000000"/>
                <w:sz w:val="20"/>
                <w:lang w:val="en-IN" w:eastAsia="en-IN"/>
              </w:rPr>
              <w:t>U-Net</w:t>
            </w:r>
          </w:p>
        </w:tc>
        <w:tc>
          <w:tcPr>
            <w:tcW w:w="865" w:type="pct"/>
            <w:noWrap/>
            <w:vAlign w:val="center"/>
            <w:hideMark/>
          </w:tcPr>
          <w:p w14:paraId="6522CF85" w14:textId="77777777" w:rsidR="00417581" w:rsidRPr="00D65DC2" w:rsidRDefault="00417581" w:rsidP="00D65DC2">
            <w:pPr>
              <w:jc w:val="center"/>
              <w:rPr>
                <w:color w:val="000000"/>
                <w:sz w:val="20"/>
                <w:lang w:val="en-IN" w:eastAsia="en-IN"/>
              </w:rPr>
            </w:pPr>
            <w:r w:rsidRPr="00D65DC2">
              <w:rPr>
                <w:color w:val="000000"/>
                <w:sz w:val="20"/>
                <w:lang w:val="en-IN" w:eastAsia="en-IN"/>
              </w:rPr>
              <w:t>Supervised</w:t>
            </w:r>
          </w:p>
        </w:tc>
        <w:tc>
          <w:tcPr>
            <w:tcW w:w="1261" w:type="pct"/>
            <w:noWrap/>
            <w:vAlign w:val="center"/>
            <w:hideMark/>
          </w:tcPr>
          <w:p w14:paraId="03800B7E" w14:textId="77777777" w:rsidR="00417581" w:rsidRPr="00D65DC2" w:rsidRDefault="00417581" w:rsidP="00D65DC2">
            <w:pPr>
              <w:jc w:val="center"/>
              <w:rPr>
                <w:color w:val="000000"/>
                <w:sz w:val="20"/>
                <w:lang w:val="en-IN" w:eastAsia="en-IN"/>
              </w:rPr>
            </w:pPr>
            <w:r w:rsidRPr="00D65DC2">
              <w:rPr>
                <w:color w:val="000000"/>
                <w:sz w:val="20"/>
                <w:lang w:val="en-IN" w:eastAsia="en-IN"/>
              </w:rPr>
              <w:t>Liver, Head, Neck</w:t>
            </w:r>
          </w:p>
        </w:tc>
        <w:tc>
          <w:tcPr>
            <w:tcW w:w="951" w:type="pct"/>
            <w:noWrap/>
            <w:vAlign w:val="center"/>
            <w:hideMark/>
          </w:tcPr>
          <w:p w14:paraId="6245A302" w14:textId="77777777" w:rsidR="00417581" w:rsidRPr="00D65DC2" w:rsidRDefault="00417581" w:rsidP="00417581">
            <w:pPr>
              <w:jc w:val="center"/>
              <w:rPr>
                <w:color w:val="000000"/>
                <w:sz w:val="20"/>
                <w:lang w:val="en-IN" w:eastAsia="en-IN"/>
              </w:rPr>
            </w:pPr>
            <w:r w:rsidRPr="00D65DC2">
              <w:rPr>
                <w:color w:val="000000"/>
                <w:sz w:val="20"/>
                <w:lang w:val="en-IN" w:eastAsia="en-IN"/>
              </w:rPr>
              <w:t>HSI</w:t>
            </w:r>
          </w:p>
        </w:tc>
      </w:tr>
      <w:tr w:rsidR="00417581" w:rsidRPr="00D65DC2" w14:paraId="7A9FD6D8" w14:textId="77777777" w:rsidTr="00D65DC2">
        <w:trPr>
          <w:trHeight w:val="300"/>
        </w:trPr>
        <w:sdt>
          <w:sdtPr>
            <w:rPr>
              <w:color w:val="000000"/>
              <w:sz w:val="20"/>
              <w:lang w:val="en-IN" w:eastAsia="en-IN"/>
            </w:rPr>
            <w:tag w:val="MENDELEY_CITATION_v3_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"/>
            <w:id w:val="1746912712"/>
            <w:placeholder>
              <w:docPart w:val="DefaultPlaceholder_-1854013440"/>
            </w:placeholder>
          </w:sdtPr>
          <w:sdtContent>
            <w:tc>
              <w:tcPr>
                <w:tcW w:w="338" w:type="pct"/>
                <w:noWrap/>
                <w:vAlign w:val="center"/>
                <w:hideMark/>
              </w:tcPr>
              <w:p w14:paraId="14D8AF96" w14:textId="4E529B5E" w:rsidR="00417581" w:rsidRPr="00D65DC2" w:rsidRDefault="00D65DC2" w:rsidP="00417581">
                <w:pPr>
                  <w:jc w:val="center"/>
                  <w:rPr>
                    <w:color w:val="000000"/>
                    <w:sz w:val="20"/>
                    <w:lang w:val="en-IN" w:eastAsia="en-IN"/>
                  </w:rPr>
                </w:pPr>
                <w:r w:rsidRPr="00D65DC2">
                  <w:rPr>
                    <w:color w:val="000000"/>
                    <w:sz w:val="20"/>
                    <w:lang w:val="en-IN" w:eastAsia="en-IN"/>
                  </w:rPr>
                  <w:t>[28]</w:t>
                </w:r>
              </w:p>
            </w:tc>
          </w:sdtContent>
        </w:sdt>
        <w:tc>
          <w:tcPr>
            <w:tcW w:w="376" w:type="pct"/>
            <w:noWrap/>
            <w:vAlign w:val="center"/>
            <w:hideMark/>
          </w:tcPr>
          <w:p w14:paraId="57D4D8CB"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noWrap/>
            <w:vAlign w:val="center"/>
            <w:hideMark/>
          </w:tcPr>
          <w:p w14:paraId="1B8DD2A4" w14:textId="77777777" w:rsidR="00417581" w:rsidRPr="00D65DC2" w:rsidRDefault="00417581" w:rsidP="00D65DC2">
            <w:pPr>
              <w:jc w:val="center"/>
              <w:rPr>
                <w:color w:val="000000"/>
                <w:sz w:val="20"/>
                <w:lang w:val="en-IN" w:eastAsia="en-IN"/>
              </w:rPr>
            </w:pPr>
            <w:r w:rsidRPr="00D65DC2">
              <w:rPr>
                <w:color w:val="000000"/>
                <w:sz w:val="20"/>
                <w:lang w:val="en-IN" w:eastAsia="en-IN"/>
              </w:rPr>
              <w:t>LDA</w:t>
            </w:r>
          </w:p>
        </w:tc>
        <w:tc>
          <w:tcPr>
            <w:tcW w:w="865" w:type="pct"/>
            <w:noWrap/>
            <w:vAlign w:val="center"/>
            <w:hideMark/>
          </w:tcPr>
          <w:p w14:paraId="2AD6B0D3" w14:textId="77777777" w:rsidR="00417581" w:rsidRPr="00D65DC2" w:rsidRDefault="00417581" w:rsidP="00D65DC2">
            <w:pPr>
              <w:jc w:val="center"/>
              <w:rPr>
                <w:color w:val="000000"/>
                <w:sz w:val="20"/>
                <w:lang w:val="en-IN" w:eastAsia="en-IN"/>
              </w:rPr>
            </w:pPr>
            <w:r w:rsidRPr="00D65DC2">
              <w:rPr>
                <w:color w:val="000000"/>
                <w:sz w:val="20"/>
                <w:lang w:val="en-IN" w:eastAsia="en-IN"/>
              </w:rPr>
              <w:t>Unsupervised</w:t>
            </w:r>
          </w:p>
        </w:tc>
        <w:tc>
          <w:tcPr>
            <w:tcW w:w="1261" w:type="pct"/>
            <w:noWrap/>
            <w:vAlign w:val="center"/>
            <w:hideMark/>
          </w:tcPr>
          <w:p w14:paraId="094A60ED" w14:textId="77777777" w:rsidR="00417581" w:rsidRPr="00D65DC2" w:rsidRDefault="00417581" w:rsidP="00D65DC2">
            <w:pPr>
              <w:jc w:val="center"/>
              <w:rPr>
                <w:color w:val="000000"/>
                <w:sz w:val="20"/>
                <w:lang w:val="en-IN" w:eastAsia="en-IN"/>
              </w:rPr>
            </w:pPr>
            <w:r w:rsidRPr="00D65DC2">
              <w:rPr>
                <w:color w:val="000000"/>
                <w:sz w:val="20"/>
                <w:lang w:val="en-IN" w:eastAsia="en-IN"/>
              </w:rPr>
              <w:t>Sepsis diagnosis</w:t>
            </w:r>
          </w:p>
        </w:tc>
        <w:tc>
          <w:tcPr>
            <w:tcW w:w="951" w:type="pct"/>
            <w:noWrap/>
            <w:vAlign w:val="center"/>
            <w:hideMark/>
          </w:tcPr>
          <w:p w14:paraId="05752883" w14:textId="77777777" w:rsidR="00417581" w:rsidRPr="00D65DC2" w:rsidRDefault="00417581" w:rsidP="00417581">
            <w:pPr>
              <w:jc w:val="center"/>
              <w:rPr>
                <w:color w:val="000000"/>
                <w:sz w:val="20"/>
                <w:lang w:val="en-IN" w:eastAsia="en-IN"/>
              </w:rPr>
            </w:pPr>
            <w:r w:rsidRPr="00D65DC2">
              <w:rPr>
                <w:color w:val="000000"/>
                <w:sz w:val="20"/>
                <w:lang w:val="en-IN" w:eastAsia="en-IN"/>
              </w:rPr>
              <w:t>HSI</w:t>
            </w:r>
          </w:p>
        </w:tc>
      </w:tr>
      <w:tr w:rsidR="00417581" w:rsidRPr="00D65DC2" w14:paraId="7216C116" w14:textId="77777777" w:rsidTr="00D65DC2">
        <w:trPr>
          <w:trHeight w:val="1200"/>
        </w:trPr>
        <w:sdt>
          <w:sdtPr>
            <w:rPr>
              <w:color w:val="000000"/>
              <w:sz w:val="20"/>
              <w:lang w:val="en-IN" w:eastAsia="en-IN"/>
            </w:rPr>
            <w:tag w:val="MENDELEY_CITATION_v3_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"/>
            <w:id w:val="881678279"/>
            <w:placeholder>
              <w:docPart w:val="DefaultPlaceholder_-1854013440"/>
            </w:placeholder>
          </w:sdtPr>
          <w:sdtContent>
            <w:tc>
              <w:tcPr>
                <w:tcW w:w="338" w:type="pct"/>
                <w:noWrap/>
                <w:vAlign w:val="center"/>
                <w:hideMark/>
              </w:tcPr>
              <w:p w14:paraId="61021194" w14:textId="0C1AD1E7" w:rsidR="00417581" w:rsidRPr="00D65DC2" w:rsidRDefault="00D65DC2" w:rsidP="00417581">
                <w:pPr>
                  <w:jc w:val="center"/>
                  <w:rPr>
                    <w:color w:val="000000"/>
                    <w:sz w:val="20"/>
                    <w:lang w:val="en-IN" w:eastAsia="en-IN"/>
                  </w:rPr>
                </w:pPr>
                <w:r w:rsidRPr="00D65DC2">
                  <w:rPr>
                    <w:color w:val="000000"/>
                    <w:sz w:val="20"/>
                    <w:lang w:val="en-IN" w:eastAsia="en-IN"/>
                  </w:rPr>
                  <w:t>[29]</w:t>
                </w:r>
              </w:p>
            </w:tc>
          </w:sdtContent>
        </w:sdt>
        <w:tc>
          <w:tcPr>
            <w:tcW w:w="376" w:type="pct"/>
            <w:noWrap/>
            <w:vAlign w:val="center"/>
            <w:hideMark/>
          </w:tcPr>
          <w:p w14:paraId="27695760" w14:textId="77777777" w:rsidR="00417581" w:rsidRPr="00D65DC2" w:rsidRDefault="00417581" w:rsidP="00417581">
            <w:pPr>
              <w:jc w:val="center"/>
              <w:rPr>
                <w:color w:val="000000"/>
                <w:sz w:val="20"/>
                <w:lang w:val="en-IN" w:eastAsia="en-IN"/>
              </w:rPr>
            </w:pPr>
            <w:r w:rsidRPr="00D65DC2">
              <w:rPr>
                <w:color w:val="000000"/>
                <w:sz w:val="20"/>
                <w:lang w:val="en-IN" w:eastAsia="en-IN"/>
              </w:rPr>
              <w:t>2018</w:t>
            </w:r>
          </w:p>
        </w:tc>
        <w:tc>
          <w:tcPr>
            <w:tcW w:w="1209" w:type="pct"/>
            <w:vAlign w:val="center"/>
            <w:hideMark/>
          </w:tcPr>
          <w:p w14:paraId="0F49B3FA" w14:textId="77777777" w:rsidR="00417581" w:rsidRPr="00D65DC2" w:rsidRDefault="00417581" w:rsidP="00D65DC2">
            <w:pPr>
              <w:jc w:val="center"/>
              <w:rPr>
                <w:color w:val="000000"/>
                <w:sz w:val="20"/>
                <w:lang w:val="en-IN" w:eastAsia="en-IN"/>
              </w:rPr>
            </w:pPr>
            <w:r w:rsidRPr="00D65DC2">
              <w:rPr>
                <w:color w:val="000000"/>
                <w:sz w:val="20"/>
                <w:lang w:val="en-IN" w:eastAsia="en-IN"/>
              </w:rPr>
              <w:t>Hybrid structure (SVM, KNN, K-Means algorithm)</w:t>
            </w:r>
          </w:p>
        </w:tc>
        <w:tc>
          <w:tcPr>
            <w:tcW w:w="865" w:type="pct"/>
            <w:vAlign w:val="center"/>
            <w:hideMark/>
          </w:tcPr>
          <w:p w14:paraId="198A36D8" w14:textId="77777777" w:rsidR="00417581" w:rsidRPr="00D65DC2" w:rsidRDefault="00417581" w:rsidP="00D65DC2">
            <w:pPr>
              <w:jc w:val="center"/>
              <w:rPr>
                <w:color w:val="000000"/>
                <w:sz w:val="20"/>
                <w:lang w:val="en-IN" w:eastAsia="en-IN"/>
              </w:rPr>
            </w:pPr>
            <w:r w:rsidRPr="00D65DC2">
              <w:rPr>
                <w:color w:val="000000"/>
                <w:sz w:val="20"/>
                <w:lang w:val="en-IN" w:eastAsia="en-IN"/>
              </w:rPr>
              <w:t>Supervised and unsupervised</w:t>
            </w:r>
          </w:p>
        </w:tc>
        <w:tc>
          <w:tcPr>
            <w:tcW w:w="1261" w:type="pct"/>
            <w:noWrap/>
            <w:vAlign w:val="center"/>
            <w:hideMark/>
          </w:tcPr>
          <w:p w14:paraId="6666B8B6" w14:textId="77777777" w:rsidR="00417581" w:rsidRPr="00D65DC2" w:rsidRDefault="00417581" w:rsidP="00D65DC2">
            <w:pPr>
              <w:jc w:val="center"/>
              <w:rPr>
                <w:color w:val="000000"/>
                <w:sz w:val="20"/>
                <w:lang w:val="en-IN" w:eastAsia="en-IN"/>
              </w:rPr>
            </w:pPr>
            <w:r w:rsidRPr="00D65DC2">
              <w:rPr>
                <w:color w:val="000000"/>
                <w:sz w:val="20"/>
                <w:lang w:val="en-IN" w:eastAsia="en-IN"/>
              </w:rPr>
              <w:t>Brain</w:t>
            </w:r>
          </w:p>
        </w:tc>
        <w:tc>
          <w:tcPr>
            <w:tcW w:w="951" w:type="pct"/>
            <w:noWrap/>
            <w:vAlign w:val="center"/>
            <w:hideMark/>
          </w:tcPr>
          <w:p w14:paraId="0DC8F975" w14:textId="77777777" w:rsidR="00417581" w:rsidRPr="00D65DC2" w:rsidRDefault="00417581" w:rsidP="00417581">
            <w:pPr>
              <w:jc w:val="center"/>
              <w:rPr>
                <w:color w:val="000000"/>
                <w:sz w:val="20"/>
                <w:lang w:val="en-IN" w:eastAsia="en-IN"/>
              </w:rPr>
            </w:pPr>
            <w:r w:rsidRPr="00D65DC2">
              <w:rPr>
                <w:color w:val="000000"/>
                <w:sz w:val="20"/>
                <w:lang w:val="en-IN" w:eastAsia="en-IN"/>
              </w:rPr>
              <w:t>HSI</w:t>
            </w:r>
          </w:p>
        </w:tc>
      </w:tr>
      <w:tr w:rsidR="00417581" w:rsidRPr="00D65DC2" w14:paraId="401B7BE3" w14:textId="77777777" w:rsidTr="00D65DC2">
        <w:trPr>
          <w:trHeight w:val="300"/>
        </w:trPr>
        <w:sdt>
          <w:sdtPr>
            <w:rPr>
              <w:color w:val="000000"/>
              <w:sz w:val="20"/>
              <w:lang w:val="en-IN" w:eastAsia="en-IN"/>
            </w:rPr>
            <w:tag w:val="MENDELEY_CITATION_v3_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"/>
            <w:id w:val="221101267"/>
            <w:placeholder>
              <w:docPart w:val="DefaultPlaceholder_-1854013440"/>
            </w:placeholder>
          </w:sdtPr>
          <w:sdtContent>
            <w:tc>
              <w:tcPr>
                <w:tcW w:w="338" w:type="pct"/>
                <w:noWrap/>
                <w:vAlign w:val="center"/>
                <w:hideMark/>
              </w:tcPr>
              <w:p w14:paraId="6DFA630C" w14:textId="7A2791E6" w:rsidR="00417581" w:rsidRPr="00D65DC2" w:rsidRDefault="00D65DC2" w:rsidP="00417581">
                <w:pPr>
                  <w:jc w:val="center"/>
                  <w:rPr>
                    <w:color w:val="000000"/>
                    <w:sz w:val="20"/>
                    <w:lang w:val="en-IN" w:eastAsia="en-IN"/>
                  </w:rPr>
                </w:pPr>
                <w:r w:rsidRPr="00D65DC2">
                  <w:rPr>
                    <w:color w:val="000000"/>
                    <w:sz w:val="20"/>
                    <w:lang w:val="en-IN" w:eastAsia="en-IN"/>
                  </w:rPr>
                  <w:t>[30]</w:t>
                </w:r>
              </w:p>
            </w:tc>
          </w:sdtContent>
        </w:sdt>
        <w:tc>
          <w:tcPr>
            <w:tcW w:w="376" w:type="pct"/>
            <w:noWrap/>
            <w:vAlign w:val="center"/>
            <w:hideMark/>
          </w:tcPr>
          <w:p w14:paraId="39B6BF84"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noWrap/>
            <w:vAlign w:val="center"/>
            <w:hideMark/>
          </w:tcPr>
          <w:p w14:paraId="32DE040B" w14:textId="77777777" w:rsidR="00417581" w:rsidRPr="00D65DC2" w:rsidRDefault="00417581" w:rsidP="00D65DC2">
            <w:pPr>
              <w:jc w:val="center"/>
              <w:rPr>
                <w:color w:val="000000"/>
                <w:sz w:val="20"/>
                <w:lang w:val="en-IN" w:eastAsia="en-IN"/>
              </w:rPr>
            </w:pPr>
            <w:r w:rsidRPr="00D65DC2">
              <w:rPr>
                <w:color w:val="000000"/>
                <w:sz w:val="20"/>
                <w:lang w:val="en-IN" w:eastAsia="en-IN"/>
              </w:rPr>
              <w:t>Mask R-CNN</w:t>
            </w:r>
          </w:p>
        </w:tc>
        <w:tc>
          <w:tcPr>
            <w:tcW w:w="865" w:type="pct"/>
            <w:noWrap/>
            <w:vAlign w:val="center"/>
            <w:hideMark/>
          </w:tcPr>
          <w:p w14:paraId="0A4DF2B7" w14:textId="77777777" w:rsidR="00417581" w:rsidRPr="00D65DC2" w:rsidRDefault="00417581" w:rsidP="00D65DC2">
            <w:pPr>
              <w:jc w:val="center"/>
              <w:rPr>
                <w:color w:val="000000"/>
                <w:sz w:val="20"/>
                <w:lang w:val="en-IN" w:eastAsia="en-IN"/>
              </w:rPr>
            </w:pPr>
            <w:r w:rsidRPr="00D65DC2">
              <w:rPr>
                <w:color w:val="000000"/>
                <w:sz w:val="20"/>
                <w:lang w:val="en-IN" w:eastAsia="en-IN"/>
              </w:rPr>
              <w:t>Supervised</w:t>
            </w:r>
          </w:p>
        </w:tc>
        <w:tc>
          <w:tcPr>
            <w:tcW w:w="1261" w:type="pct"/>
            <w:noWrap/>
            <w:vAlign w:val="center"/>
            <w:hideMark/>
          </w:tcPr>
          <w:p w14:paraId="6B650C5A" w14:textId="2BA5FBB7" w:rsidR="00417581" w:rsidRPr="00D65DC2" w:rsidRDefault="00417581" w:rsidP="00D65DC2">
            <w:pPr>
              <w:jc w:val="center"/>
              <w:rPr>
                <w:color w:val="000000"/>
                <w:sz w:val="20"/>
                <w:lang w:val="en-IN" w:eastAsia="en-IN"/>
              </w:rPr>
            </w:pPr>
            <w:r w:rsidRPr="00D65DC2">
              <w:rPr>
                <w:color w:val="000000"/>
                <w:sz w:val="20"/>
                <w:lang w:val="en-IN" w:eastAsia="en-IN"/>
              </w:rPr>
              <w:t>RLN in thyroid gland</w:t>
            </w:r>
          </w:p>
        </w:tc>
        <w:tc>
          <w:tcPr>
            <w:tcW w:w="951" w:type="pct"/>
            <w:noWrap/>
            <w:vAlign w:val="center"/>
            <w:hideMark/>
          </w:tcPr>
          <w:p w14:paraId="1E97C98A" w14:textId="77777777" w:rsidR="00417581" w:rsidRPr="00D65DC2" w:rsidRDefault="00417581" w:rsidP="00417581">
            <w:pPr>
              <w:jc w:val="center"/>
              <w:rPr>
                <w:color w:val="000000"/>
                <w:sz w:val="20"/>
                <w:lang w:val="en-IN" w:eastAsia="en-IN"/>
              </w:rPr>
            </w:pPr>
            <w:r w:rsidRPr="00D65DC2">
              <w:rPr>
                <w:color w:val="000000"/>
                <w:sz w:val="20"/>
                <w:lang w:val="en-IN" w:eastAsia="en-IN"/>
              </w:rPr>
              <w:t>RGB photographs</w:t>
            </w:r>
          </w:p>
        </w:tc>
      </w:tr>
      <w:tr w:rsidR="00417581" w:rsidRPr="00D65DC2" w14:paraId="26DE69E3" w14:textId="77777777" w:rsidTr="00D65DC2">
        <w:trPr>
          <w:trHeight w:val="300"/>
        </w:trPr>
        <w:sdt>
          <w:sdtPr>
            <w:rPr>
              <w:color w:val="000000"/>
              <w:sz w:val="20"/>
              <w:lang w:val="en-IN" w:eastAsia="en-IN"/>
            </w:rPr>
            <w:tag w:val="MENDELEY_CITATION_v3_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"/>
            <w:id w:val="-952172730"/>
            <w:placeholder>
              <w:docPart w:val="DefaultPlaceholder_-1854013440"/>
            </w:placeholder>
          </w:sdtPr>
          <w:sdtContent>
            <w:tc>
              <w:tcPr>
                <w:tcW w:w="338" w:type="pct"/>
                <w:noWrap/>
                <w:vAlign w:val="center"/>
                <w:hideMark/>
              </w:tcPr>
              <w:p w14:paraId="796C9B9D" w14:textId="5B926276" w:rsidR="00417581" w:rsidRPr="00D65DC2" w:rsidRDefault="00D65DC2" w:rsidP="00417581">
                <w:pPr>
                  <w:jc w:val="center"/>
                  <w:rPr>
                    <w:color w:val="000000"/>
                    <w:sz w:val="20"/>
                    <w:lang w:val="en-IN" w:eastAsia="en-IN"/>
                  </w:rPr>
                </w:pPr>
                <w:r w:rsidRPr="00D65DC2">
                  <w:rPr>
                    <w:color w:val="000000"/>
                    <w:sz w:val="20"/>
                    <w:lang w:val="en-IN" w:eastAsia="en-IN"/>
                  </w:rPr>
                  <w:t>[31]</w:t>
                </w:r>
              </w:p>
            </w:tc>
          </w:sdtContent>
        </w:sdt>
        <w:tc>
          <w:tcPr>
            <w:tcW w:w="376" w:type="pct"/>
            <w:noWrap/>
            <w:vAlign w:val="center"/>
            <w:hideMark/>
          </w:tcPr>
          <w:p w14:paraId="569AC24E" w14:textId="77777777" w:rsidR="00417581" w:rsidRPr="00D65DC2" w:rsidRDefault="00417581" w:rsidP="00417581">
            <w:pPr>
              <w:jc w:val="center"/>
              <w:rPr>
                <w:color w:val="000000"/>
                <w:sz w:val="20"/>
                <w:lang w:val="en-IN" w:eastAsia="en-IN"/>
              </w:rPr>
            </w:pPr>
            <w:r w:rsidRPr="00D65DC2">
              <w:rPr>
                <w:color w:val="000000"/>
                <w:sz w:val="20"/>
                <w:lang w:val="en-IN" w:eastAsia="en-IN"/>
              </w:rPr>
              <w:t>2020</w:t>
            </w:r>
          </w:p>
        </w:tc>
        <w:tc>
          <w:tcPr>
            <w:tcW w:w="1209" w:type="pct"/>
            <w:noWrap/>
            <w:vAlign w:val="center"/>
            <w:hideMark/>
          </w:tcPr>
          <w:p w14:paraId="0A1D1650" w14:textId="77777777" w:rsidR="00417581" w:rsidRPr="00D65DC2" w:rsidRDefault="00417581" w:rsidP="00D65DC2">
            <w:pPr>
              <w:jc w:val="center"/>
              <w:rPr>
                <w:color w:val="000000"/>
                <w:sz w:val="20"/>
                <w:lang w:val="en-IN" w:eastAsia="en-IN"/>
              </w:rPr>
            </w:pPr>
            <w:r w:rsidRPr="00D65DC2">
              <w:rPr>
                <w:color w:val="000000"/>
                <w:sz w:val="20"/>
                <w:lang w:val="en-IN" w:eastAsia="en-IN"/>
              </w:rPr>
              <w:t>U-Net</w:t>
            </w:r>
          </w:p>
        </w:tc>
        <w:tc>
          <w:tcPr>
            <w:tcW w:w="865" w:type="pct"/>
            <w:noWrap/>
            <w:vAlign w:val="center"/>
            <w:hideMark/>
          </w:tcPr>
          <w:p w14:paraId="18EDA4BA" w14:textId="77777777" w:rsidR="00417581" w:rsidRPr="00D65DC2" w:rsidRDefault="00417581" w:rsidP="00D65DC2">
            <w:pPr>
              <w:jc w:val="center"/>
              <w:rPr>
                <w:color w:val="000000"/>
                <w:sz w:val="20"/>
                <w:lang w:val="en-IN" w:eastAsia="en-IN"/>
              </w:rPr>
            </w:pPr>
            <w:r w:rsidRPr="00D65DC2">
              <w:rPr>
                <w:color w:val="000000"/>
                <w:sz w:val="20"/>
                <w:lang w:val="en-IN" w:eastAsia="en-IN"/>
              </w:rPr>
              <w:t>Supervised</w:t>
            </w:r>
          </w:p>
        </w:tc>
        <w:tc>
          <w:tcPr>
            <w:tcW w:w="1261" w:type="pct"/>
            <w:noWrap/>
            <w:vAlign w:val="center"/>
            <w:hideMark/>
          </w:tcPr>
          <w:p w14:paraId="6FD526BE" w14:textId="77777777" w:rsidR="00417581" w:rsidRPr="00D65DC2" w:rsidRDefault="00417581" w:rsidP="00D65DC2">
            <w:pPr>
              <w:jc w:val="center"/>
              <w:rPr>
                <w:color w:val="000000"/>
                <w:sz w:val="20"/>
                <w:lang w:val="en-IN" w:eastAsia="en-IN"/>
              </w:rPr>
            </w:pPr>
            <w:r w:rsidRPr="00D65DC2">
              <w:rPr>
                <w:color w:val="000000"/>
                <w:sz w:val="20"/>
                <w:lang w:val="en-IN" w:eastAsia="en-IN"/>
              </w:rPr>
              <w:t>Liver, Gall bladder, Abdominal wall</w:t>
            </w:r>
          </w:p>
        </w:tc>
        <w:tc>
          <w:tcPr>
            <w:tcW w:w="951" w:type="pct"/>
            <w:noWrap/>
            <w:vAlign w:val="center"/>
            <w:hideMark/>
          </w:tcPr>
          <w:p w14:paraId="5F3C498C" w14:textId="77777777" w:rsidR="00417581" w:rsidRPr="00D65DC2" w:rsidRDefault="00417581" w:rsidP="00417581">
            <w:pPr>
              <w:jc w:val="center"/>
              <w:rPr>
                <w:color w:val="000000"/>
                <w:sz w:val="20"/>
                <w:lang w:val="en-IN" w:eastAsia="en-IN"/>
              </w:rPr>
            </w:pPr>
            <w:r w:rsidRPr="00D65DC2">
              <w:rPr>
                <w:color w:val="000000"/>
                <w:sz w:val="20"/>
                <w:lang w:val="en-IN" w:eastAsia="en-IN"/>
              </w:rPr>
              <w:t>Laparoscopic images</w:t>
            </w:r>
          </w:p>
        </w:tc>
      </w:tr>
      <w:tr w:rsidR="00417581" w:rsidRPr="00D65DC2" w14:paraId="0195AD7C" w14:textId="77777777" w:rsidTr="00D65DC2">
        <w:trPr>
          <w:trHeight w:val="300"/>
        </w:trPr>
        <w:sdt>
          <w:sdtPr>
            <w:rPr>
              <w:color w:val="000000"/>
              <w:sz w:val="20"/>
              <w:lang w:val="en-IN" w:eastAsia="en-IN"/>
            </w:rPr>
            <w:tag w:val="MENDELEY_CITATION_v3_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"/>
            <w:id w:val="318234201"/>
            <w:placeholder>
              <w:docPart w:val="DefaultPlaceholder_-1854013440"/>
            </w:placeholder>
          </w:sdtPr>
          <w:sdtContent>
            <w:tc>
              <w:tcPr>
                <w:tcW w:w="338" w:type="pct"/>
                <w:noWrap/>
                <w:vAlign w:val="center"/>
                <w:hideMark/>
              </w:tcPr>
              <w:p w14:paraId="3D90DDC4" w14:textId="189AD718" w:rsidR="00417581" w:rsidRPr="00D65DC2" w:rsidRDefault="00D65DC2" w:rsidP="00417581">
                <w:pPr>
                  <w:jc w:val="center"/>
                  <w:rPr>
                    <w:color w:val="000000"/>
                    <w:sz w:val="20"/>
                    <w:lang w:val="en-IN" w:eastAsia="en-IN"/>
                  </w:rPr>
                </w:pPr>
                <w:r w:rsidRPr="00D65DC2">
                  <w:rPr>
                    <w:color w:val="000000"/>
                    <w:sz w:val="20"/>
                    <w:lang w:val="en-IN" w:eastAsia="en-IN"/>
                  </w:rPr>
                  <w:t>[32]</w:t>
                </w:r>
              </w:p>
            </w:tc>
          </w:sdtContent>
        </w:sdt>
        <w:tc>
          <w:tcPr>
            <w:tcW w:w="376" w:type="pct"/>
            <w:noWrap/>
            <w:vAlign w:val="center"/>
            <w:hideMark/>
          </w:tcPr>
          <w:p w14:paraId="799879CC" w14:textId="77777777" w:rsidR="00417581" w:rsidRPr="00D65DC2" w:rsidRDefault="00417581" w:rsidP="00417581">
            <w:pPr>
              <w:jc w:val="center"/>
              <w:rPr>
                <w:color w:val="000000"/>
                <w:sz w:val="20"/>
                <w:lang w:val="en-IN" w:eastAsia="en-IN"/>
              </w:rPr>
            </w:pPr>
            <w:r w:rsidRPr="00D65DC2">
              <w:rPr>
                <w:color w:val="000000"/>
                <w:sz w:val="20"/>
                <w:lang w:val="en-IN" w:eastAsia="en-IN"/>
              </w:rPr>
              <w:t>2021</w:t>
            </w:r>
          </w:p>
        </w:tc>
        <w:tc>
          <w:tcPr>
            <w:tcW w:w="1209" w:type="pct"/>
            <w:noWrap/>
            <w:vAlign w:val="center"/>
            <w:hideMark/>
          </w:tcPr>
          <w:p w14:paraId="69857FE4" w14:textId="77777777" w:rsidR="00417581" w:rsidRPr="00D65DC2" w:rsidRDefault="00417581" w:rsidP="00D65DC2">
            <w:pPr>
              <w:jc w:val="center"/>
              <w:rPr>
                <w:color w:val="000000"/>
                <w:sz w:val="20"/>
                <w:lang w:val="en-IN" w:eastAsia="en-IN"/>
              </w:rPr>
            </w:pPr>
            <w:r w:rsidRPr="00D65DC2">
              <w:rPr>
                <w:color w:val="000000"/>
                <w:sz w:val="20"/>
                <w:lang w:val="en-IN" w:eastAsia="en-IN"/>
              </w:rPr>
              <w:t>GJAM</w:t>
            </w:r>
          </w:p>
        </w:tc>
        <w:tc>
          <w:tcPr>
            <w:tcW w:w="865" w:type="pct"/>
            <w:noWrap/>
            <w:vAlign w:val="center"/>
            <w:hideMark/>
          </w:tcPr>
          <w:p w14:paraId="4188468A" w14:textId="77777777" w:rsidR="00417581" w:rsidRPr="00D65DC2" w:rsidRDefault="00417581" w:rsidP="00D65DC2">
            <w:pPr>
              <w:jc w:val="center"/>
              <w:rPr>
                <w:color w:val="000000"/>
                <w:sz w:val="20"/>
                <w:lang w:val="en-IN" w:eastAsia="en-IN"/>
              </w:rPr>
            </w:pPr>
            <w:r w:rsidRPr="00D65DC2">
              <w:rPr>
                <w:color w:val="000000"/>
                <w:sz w:val="20"/>
                <w:lang w:val="en-IN" w:eastAsia="en-IN"/>
              </w:rPr>
              <w:t>Unsupervised</w:t>
            </w:r>
          </w:p>
        </w:tc>
        <w:tc>
          <w:tcPr>
            <w:tcW w:w="1261" w:type="pct"/>
            <w:noWrap/>
            <w:vAlign w:val="center"/>
            <w:hideMark/>
          </w:tcPr>
          <w:p w14:paraId="2406E783" w14:textId="77777777" w:rsidR="00417581" w:rsidRPr="00D65DC2" w:rsidRDefault="00417581" w:rsidP="00D65DC2">
            <w:pPr>
              <w:jc w:val="center"/>
              <w:rPr>
                <w:color w:val="000000"/>
                <w:sz w:val="20"/>
                <w:lang w:val="en-IN" w:eastAsia="en-IN"/>
              </w:rPr>
            </w:pPr>
            <w:r w:rsidRPr="00D65DC2">
              <w:rPr>
                <w:color w:val="000000"/>
                <w:sz w:val="20"/>
                <w:lang w:val="en-IN" w:eastAsia="en-IN"/>
              </w:rPr>
              <w:t>Whole body</w:t>
            </w:r>
          </w:p>
        </w:tc>
        <w:tc>
          <w:tcPr>
            <w:tcW w:w="951" w:type="pct"/>
            <w:noWrap/>
            <w:vAlign w:val="center"/>
            <w:hideMark/>
          </w:tcPr>
          <w:p w14:paraId="37EC5C17" w14:textId="77777777" w:rsidR="00417581" w:rsidRPr="00D65DC2" w:rsidRDefault="00417581" w:rsidP="00417581">
            <w:pPr>
              <w:jc w:val="center"/>
              <w:rPr>
                <w:color w:val="000000"/>
                <w:sz w:val="20"/>
                <w:lang w:val="en-IN" w:eastAsia="en-IN"/>
              </w:rPr>
            </w:pPr>
            <w:r w:rsidRPr="00D65DC2">
              <w:rPr>
                <w:color w:val="000000"/>
                <w:sz w:val="20"/>
                <w:lang w:val="en-IN" w:eastAsia="en-IN"/>
              </w:rPr>
              <w:t>HSI</w:t>
            </w:r>
          </w:p>
        </w:tc>
      </w:tr>
      <w:tr w:rsidR="00563BFF" w:rsidRPr="00D65DC2" w14:paraId="5907775D" w14:textId="77777777" w:rsidTr="00D65DC2">
        <w:trPr>
          <w:trHeight w:val="300"/>
        </w:trPr>
        <w:sdt>
          <w:sdtPr>
            <w:rPr>
              <w:color w:val="000000"/>
              <w:sz w:val="20"/>
              <w:lang w:val="en-IN" w:eastAsia="en-IN"/>
            </w:rPr>
            <w:tag w:val="MENDELEY_CITATION_v3_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"/>
            <w:id w:val="-904906658"/>
            <w:placeholder>
              <w:docPart w:val="DefaultPlaceholder_-1854013440"/>
            </w:placeholder>
          </w:sdtPr>
          <w:sdtContent>
            <w:tc>
              <w:tcPr>
                <w:tcW w:w="338" w:type="pct"/>
                <w:noWrap/>
                <w:vAlign w:val="center"/>
              </w:tcPr>
              <w:p w14:paraId="662D1A54" w14:textId="644684E2" w:rsidR="00563BFF" w:rsidRPr="00D65DC2" w:rsidRDefault="00D65DC2" w:rsidP="00417581">
                <w:pPr>
                  <w:jc w:val="center"/>
                  <w:rPr>
                    <w:color w:val="000000"/>
                    <w:sz w:val="20"/>
                    <w:lang w:val="en-IN" w:eastAsia="en-IN"/>
                  </w:rPr>
                </w:pPr>
                <w:r w:rsidRPr="00D65DC2">
                  <w:rPr>
                    <w:color w:val="000000"/>
                    <w:sz w:val="20"/>
                    <w:lang w:val="en-IN" w:eastAsia="en-IN"/>
                  </w:rPr>
                  <w:t>[33]</w:t>
                </w:r>
              </w:p>
            </w:tc>
          </w:sdtContent>
        </w:sdt>
        <w:tc>
          <w:tcPr>
            <w:tcW w:w="376" w:type="pct"/>
            <w:noWrap/>
            <w:vAlign w:val="center"/>
          </w:tcPr>
          <w:p w14:paraId="6B57EFC4" w14:textId="77777777" w:rsidR="00563BFF" w:rsidRPr="00D65DC2" w:rsidRDefault="00563BFF" w:rsidP="00417581">
            <w:pPr>
              <w:jc w:val="center"/>
              <w:rPr>
                <w:color w:val="000000"/>
                <w:sz w:val="20"/>
                <w:lang w:val="en-IN" w:eastAsia="en-IN"/>
              </w:rPr>
            </w:pPr>
            <w:r w:rsidRPr="00D65DC2">
              <w:rPr>
                <w:color w:val="000000"/>
                <w:sz w:val="20"/>
                <w:lang w:val="en-IN" w:eastAsia="en-IN"/>
              </w:rPr>
              <w:t>2016</w:t>
            </w:r>
          </w:p>
        </w:tc>
        <w:tc>
          <w:tcPr>
            <w:tcW w:w="1209" w:type="pct"/>
            <w:noWrap/>
            <w:vAlign w:val="center"/>
          </w:tcPr>
          <w:p w14:paraId="2796230C" w14:textId="77777777" w:rsidR="00563BFF" w:rsidRPr="00D65DC2" w:rsidRDefault="00563BFF" w:rsidP="00D65DC2">
            <w:pPr>
              <w:jc w:val="center"/>
              <w:rPr>
                <w:color w:val="000000"/>
                <w:sz w:val="20"/>
                <w:lang w:val="en-IN" w:eastAsia="en-IN"/>
              </w:rPr>
            </w:pPr>
            <w:r w:rsidRPr="00D65DC2">
              <w:rPr>
                <w:color w:val="000000"/>
                <w:sz w:val="20"/>
                <w:lang w:val="en-IN" w:eastAsia="en-IN"/>
              </w:rPr>
              <w:t>2D-FCN</w:t>
            </w:r>
          </w:p>
        </w:tc>
        <w:tc>
          <w:tcPr>
            <w:tcW w:w="865" w:type="pct"/>
            <w:noWrap/>
            <w:vAlign w:val="center"/>
          </w:tcPr>
          <w:p w14:paraId="45CB4C1D" w14:textId="77777777" w:rsidR="00563BFF" w:rsidRPr="00D65DC2" w:rsidRDefault="00563BFF" w:rsidP="00D65DC2">
            <w:pPr>
              <w:jc w:val="center"/>
              <w:rPr>
                <w:color w:val="000000"/>
                <w:sz w:val="20"/>
                <w:lang w:val="en-IN" w:eastAsia="en-IN"/>
              </w:rPr>
            </w:pPr>
            <w:r w:rsidRPr="00D65DC2">
              <w:rPr>
                <w:color w:val="000000"/>
                <w:sz w:val="20"/>
                <w:lang w:val="en-IN" w:eastAsia="en-IN"/>
              </w:rPr>
              <w:t>Supervised</w:t>
            </w:r>
          </w:p>
        </w:tc>
        <w:tc>
          <w:tcPr>
            <w:tcW w:w="1261" w:type="pct"/>
            <w:noWrap/>
            <w:vAlign w:val="center"/>
          </w:tcPr>
          <w:p w14:paraId="2333DCB0" w14:textId="77777777" w:rsidR="00563BFF" w:rsidRPr="00D65DC2" w:rsidRDefault="00563BFF" w:rsidP="00D65DC2">
            <w:pPr>
              <w:jc w:val="center"/>
              <w:rPr>
                <w:color w:val="000000"/>
                <w:sz w:val="20"/>
                <w:lang w:val="en-IN" w:eastAsia="en-IN"/>
              </w:rPr>
            </w:pPr>
            <w:r w:rsidRPr="00D65DC2">
              <w:rPr>
                <w:color w:val="000000"/>
                <w:sz w:val="20"/>
                <w:lang w:val="en-IN" w:eastAsia="en-IN"/>
              </w:rPr>
              <w:t>Torso</w:t>
            </w:r>
          </w:p>
        </w:tc>
        <w:tc>
          <w:tcPr>
            <w:tcW w:w="951" w:type="pct"/>
            <w:noWrap/>
            <w:vAlign w:val="center"/>
          </w:tcPr>
          <w:p w14:paraId="17A611D9" w14:textId="77777777" w:rsidR="00563BFF" w:rsidRPr="00D65DC2" w:rsidRDefault="00563BFF" w:rsidP="00417581">
            <w:pPr>
              <w:jc w:val="center"/>
              <w:rPr>
                <w:color w:val="000000"/>
                <w:sz w:val="20"/>
                <w:lang w:val="en-IN" w:eastAsia="en-IN"/>
              </w:rPr>
            </w:pPr>
            <w:r w:rsidRPr="00D65DC2">
              <w:rPr>
                <w:color w:val="000000"/>
                <w:sz w:val="20"/>
                <w:lang w:val="en-IN" w:eastAsia="en-IN"/>
              </w:rPr>
              <w:t>CT</w:t>
            </w:r>
          </w:p>
        </w:tc>
      </w:tr>
      <w:tr w:rsidR="006F4C28" w:rsidRPr="00D65DC2" w14:paraId="6810A85A" w14:textId="77777777" w:rsidTr="00D65DC2">
        <w:trPr>
          <w:trHeight w:val="300"/>
        </w:trPr>
        <w:sdt>
          <w:sdtPr>
            <w:rPr>
              <w:color w:val="000000"/>
              <w:sz w:val="20"/>
              <w:lang w:val="en-IN" w:eastAsia="en-IN"/>
            </w:rPr>
            <w:tag w:val="MENDELEY_CITATION_v3_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"/>
            <w:id w:val="2053728285"/>
            <w:placeholder>
              <w:docPart w:val="DefaultPlaceholder_-1854013440"/>
            </w:placeholder>
          </w:sdtPr>
          <w:sdtContent>
            <w:tc>
              <w:tcPr>
                <w:tcW w:w="338" w:type="pct"/>
                <w:noWrap/>
                <w:vAlign w:val="center"/>
              </w:tcPr>
              <w:p w14:paraId="0E7B1A35" w14:textId="140AAED6" w:rsidR="006F4C28" w:rsidRPr="00D65DC2" w:rsidRDefault="00D65DC2" w:rsidP="00417581">
                <w:pPr>
                  <w:jc w:val="center"/>
                  <w:rPr>
                    <w:color w:val="000000"/>
                    <w:sz w:val="20"/>
                    <w:lang w:val="en-IN" w:eastAsia="en-IN"/>
                  </w:rPr>
                </w:pPr>
                <w:r w:rsidRPr="00D65DC2">
                  <w:rPr>
                    <w:color w:val="000000"/>
                    <w:sz w:val="20"/>
                    <w:lang w:val="en-IN" w:eastAsia="en-IN"/>
                  </w:rPr>
                  <w:t>[34]</w:t>
                </w:r>
              </w:p>
            </w:tc>
          </w:sdtContent>
        </w:sdt>
        <w:tc>
          <w:tcPr>
            <w:tcW w:w="376" w:type="pct"/>
            <w:noWrap/>
            <w:vAlign w:val="center"/>
          </w:tcPr>
          <w:p w14:paraId="23A91A8E" w14:textId="77777777" w:rsidR="006F4C28" w:rsidRPr="00D65DC2" w:rsidRDefault="006F4C28" w:rsidP="00417581">
            <w:pPr>
              <w:jc w:val="center"/>
              <w:rPr>
                <w:color w:val="000000"/>
                <w:sz w:val="20"/>
                <w:lang w:val="en-IN" w:eastAsia="en-IN"/>
              </w:rPr>
            </w:pPr>
            <w:r w:rsidRPr="00D65DC2">
              <w:rPr>
                <w:color w:val="000000"/>
                <w:sz w:val="20"/>
                <w:lang w:val="en-IN" w:eastAsia="en-IN"/>
              </w:rPr>
              <w:t>2017</w:t>
            </w:r>
          </w:p>
        </w:tc>
        <w:tc>
          <w:tcPr>
            <w:tcW w:w="1209" w:type="pct"/>
            <w:noWrap/>
            <w:vAlign w:val="center"/>
          </w:tcPr>
          <w:p w14:paraId="296C6F03" w14:textId="77777777" w:rsidR="006F4C28" w:rsidRPr="00D65DC2" w:rsidRDefault="006F4C28" w:rsidP="00D65DC2">
            <w:pPr>
              <w:jc w:val="center"/>
              <w:rPr>
                <w:color w:val="000000"/>
                <w:sz w:val="20"/>
                <w:lang w:val="en-IN" w:eastAsia="en-IN"/>
              </w:rPr>
            </w:pPr>
            <w:r w:rsidRPr="00D65DC2">
              <w:rPr>
                <w:color w:val="000000"/>
                <w:sz w:val="20"/>
                <w:lang w:val="en-IN" w:eastAsia="en-IN"/>
              </w:rPr>
              <w:t>DDCNN</w:t>
            </w:r>
          </w:p>
        </w:tc>
        <w:tc>
          <w:tcPr>
            <w:tcW w:w="865" w:type="pct"/>
            <w:noWrap/>
            <w:vAlign w:val="center"/>
          </w:tcPr>
          <w:p w14:paraId="3FEB8D1F" w14:textId="77777777" w:rsidR="006F4C28" w:rsidRPr="00D65DC2" w:rsidRDefault="006F4C28" w:rsidP="00D65DC2">
            <w:pPr>
              <w:jc w:val="center"/>
              <w:rPr>
                <w:color w:val="000000"/>
                <w:sz w:val="20"/>
                <w:lang w:val="en-IN" w:eastAsia="en-IN"/>
              </w:rPr>
            </w:pPr>
            <w:r w:rsidRPr="00D65DC2">
              <w:rPr>
                <w:color w:val="000000"/>
                <w:sz w:val="20"/>
                <w:lang w:val="en-IN" w:eastAsia="en-IN"/>
              </w:rPr>
              <w:t>Supervised</w:t>
            </w:r>
          </w:p>
        </w:tc>
        <w:tc>
          <w:tcPr>
            <w:tcW w:w="1261" w:type="pct"/>
            <w:noWrap/>
            <w:vAlign w:val="center"/>
          </w:tcPr>
          <w:p w14:paraId="4A91BF98" w14:textId="77777777" w:rsidR="006F4C28" w:rsidRPr="00D65DC2" w:rsidRDefault="006F4C28" w:rsidP="00D65DC2">
            <w:pPr>
              <w:jc w:val="center"/>
              <w:rPr>
                <w:color w:val="000000"/>
                <w:sz w:val="20"/>
                <w:lang w:val="en-IN" w:eastAsia="en-IN"/>
              </w:rPr>
            </w:pPr>
            <w:r w:rsidRPr="00D65DC2">
              <w:rPr>
                <w:color w:val="000000"/>
                <w:sz w:val="20"/>
                <w:lang w:val="en-IN" w:eastAsia="en-IN"/>
              </w:rPr>
              <w:t>Bladder, intestine, colon</w:t>
            </w:r>
          </w:p>
        </w:tc>
        <w:tc>
          <w:tcPr>
            <w:tcW w:w="951" w:type="pct"/>
            <w:noWrap/>
            <w:vAlign w:val="center"/>
          </w:tcPr>
          <w:p w14:paraId="5470022F" w14:textId="77777777" w:rsidR="006F4C28" w:rsidRPr="00D65DC2" w:rsidRDefault="006F4C28" w:rsidP="00417581">
            <w:pPr>
              <w:jc w:val="center"/>
              <w:rPr>
                <w:color w:val="000000"/>
                <w:sz w:val="20"/>
                <w:lang w:val="en-IN" w:eastAsia="en-IN"/>
              </w:rPr>
            </w:pPr>
            <w:r w:rsidRPr="00D65DC2">
              <w:rPr>
                <w:color w:val="000000"/>
                <w:sz w:val="20"/>
                <w:lang w:val="en-IN" w:eastAsia="en-IN"/>
              </w:rPr>
              <w:t>CT</w:t>
            </w:r>
          </w:p>
        </w:tc>
      </w:tr>
    </w:tbl>
    <w:p w14:paraId="397232D3" w14:textId="419B73A2" w:rsidR="00E364C9" w:rsidRDefault="005C5798" w:rsidP="00E364C9">
      <w:pPr>
        <w:pStyle w:val="Paragraph"/>
      </w:pPr>
      <w:sdt>
        <w:sdtPr>
          <w:rPr>
            <w:color w:val="000000"/>
          </w:rPr>
          <w:tag w:val="MENDELEY_CITATION_v3_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"/>
          <w:id w:val="-1344478764"/>
          <w:placeholder>
            <w:docPart w:val="DefaultPlaceholder_-1854013440"/>
          </w:placeholder>
        </w:sdtPr>
        <w:sdtContent>
          <w:r w:rsidR="00D65DC2" w:rsidRPr="00D65DC2">
            <w:rPr>
              <w:color w:val="000000"/>
            </w:rPr>
            <w:t>[35]</w:t>
          </w:r>
        </w:sdtContent>
      </w:sdt>
      <w:r w:rsidR="00E364C9" w:rsidRPr="00421F47">
        <w:t xml:space="preserve"> presents a novel set of metrics designed to evaluate medical image segmentations more efficiently by focusing on boundary overlaps instead of just region overlaps. These boundary overlap metrics offer an improved toolset for evaluating medical image segmentation algorithms by addressing boundary-specific accuracy, which is crucial for clinical relevance.</w:t>
      </w:r>
      <w:r w:rsidR="00E364C9">
        <w:t xml:space="preserve"> The deep learning networks and the imaging modalities used in the previous research papers are listed in table 1.</w:t>
      </w:r>
    </w:p>
    <w:p w14:paraId="6D149FB7" w14:textId="77777777" w:rsidR="009925F9" w:rsidRDefault="009925F9" w:rsidP="009925F9">
      <w:pPr>
        <w:pStyle w:val="Heading1"/>
      </w:pPr>
      <w:r>
        <w:t>SMALL ORGAN SEGMENTATION IN MEDICAL IMAGING</w:t>
      </w:r>
    </w:p>
    <w:p w14:paraId="19002823" w14:textId="6CE840FF" w:rsidR="000B55CC" w:rsidRDefault="000B55CC" w:rsidP="009925F9">
      <w:pPr>
        <w:pStyle w:val="Paragraph"/>
      </w:pPr>
    </w:p>
    <w:p w14:paraId="4B40323B" w14:textId="02768CB2" w:rsidR="009925F9" w:rsidRDefault="00CF24FD" w:rsidP="009925F9">
      <w:pPr>
        <w:pStyle w:val="Paragraph"/>
      </w:pPr>
      <w:r w:rsidRPr="00CF24FD">
        <w:t>Medical image segmentation isolates regions of interest (ROIs) from 3D scans like Magnetic Resonance Imaging (MRI) or Computed Tomography (CT)</w:t>
      </w:r>
      <w:r w:rsidR="006D3503">
        <w:t xml:space="preserve"> </w:t>
      </w:r>
      <w:sdt>
        <w:sdtPr>
          <w:rPr>
            <w:color w:val="000000"/>
          </w:rPr>
          <w:tag w:val="MENDELEY_CITATION_v3_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"/>
          <w:id w:val="-320728001"/>
          <w:placeholder>
            <w:docPart w:val="DefaultPlaceholder_-1854013440"/>
          </w:placeholder>
        </w:sdtPr>
        <w:sdtContent>
          <w:r w:rsidR="004D5FC3" w:rsidRPr="004D5FC3">
            <w:rPr>
              <w:color w:val="000000"/>
            </w:rPr>
            <w:t>[36]</w:t>
          </w:r>
        </w:sdtContent>
      </w:sdt>
      <w:r w:rsidRPr="00CF24FD">
        <w:t>. The primary goal of medical segmentation is to find a specific anatomy as required for a specific study. This is useful for simulating physical properties or planning CAD-designed implant placement within a patient</w:t>
      </w:r>
      <w:r w:rsidR="001D7382">
        <w:t xml:space="preserve"> </w:t>
      </w:r>
      <w:sdt>
        <w:sdtPr>
          <w:rPr>
            <w:color w:val="000000"/>
          </w:rPr>
          <w:tag w:val="MENDELEY_CITATION_v3_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"/>
          <w:id w:val="-725525026"/>
          <w:placeholder>
            <w:docPart w:val="DefaultPlaceholder_-1854013440"/>
          </w:placeholder>
        </w:sdtPr>
        <w:sdtContent>
          <w:r w:rsidR="004D5FC3" w:rsidRPr="004D5FC3">
            <w:rPr>
              <w:color w:val="000000"/>
            </w:rPr>
            <w:t>[37]</w:t>
          </w:r>
        </w:sdtContent>
      </w:sdt>
      <w:r w:rsidRPr="00CF24FD">
        <w:t>. Segmenting images using conventional techniques can be a time-consuming task</w:t>
      </w:r>
      <w:r w:rsidR="00FE158F">
        <w:t xml:space="preserve"> </w:t>
      </w:r>
      <w:sdt>
        <w:sdtPr>
          <w:rPr>
            <w:color w:val="000000"/>
          </w:rPr>
          <w:tag w:val="MENDELEY_CITATION_v3_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"/>
          <w:id w:val="-454104122"/>
          <w:placeholder>
            <w:docPart w:val="DefaultPlaceholder_-1854013440"/>
          </w:placeholder>
        </w:sdtPr>
        <w:sdtContent>
          <w:r w:rsidR="004D5FC3" w:rsidRPr="004D5FC3">
            <w:rPr>
              <w:color w:val="000000"/>
            </w:rPr>
            <w:t>[38]</w:t>
          </w:r>
        </w:sdtContent>
      </w:sdt>
      <w:r w:rsidRPr="00CF24FD">
        <w:t>. New advances in AI software now simplify these routine tasks, making it easier to complete within a short duration. Medical imaging encompasses a range of widely used techniques designed to create visual representations of the interior of the human body</w:t>
      </w:r>
      <w:r w:rsidR="00BF1B47">
        <w:t xml:space="preserve"> </w:t>
      </w:r>
      <w:sdt>
        <w:sdtPr>
          <w:rPr>
            <w:color w:val="000000"/>
          </w:rPr>
          <w:tag w:val="MENDELEY_CITATION_v3_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"/>
          <w:id w:val="-584534848"/>
          <w:placeholder>
            <w:docPart w:val="DefaultPlaceholder_-1854013440"/>
          </w:placeholder>
        </w:sdtPr>
        <w:sdtContent>
          <w:r w:rsidR="004D5FC3" w:rsidRPr="004D5FC3">
            <w:rPr>
              <w:color w:val="000000"/>
            </w:rPr>
            <w:t>[7]</w:t>
          </w:r>
        </w:sdtContent>
      </w:sdt>
      <w:r w:rsidRPr="00CF24FD">
        <w:t>. These techniques are employed in clinical analysis, medical intervention, or to illustrate the functions of specific tissues or organs. Medical imaging is primarily used to unveil the concealed internal structures situated within or obscured by the bones and skin. It also aids in diagnosing and treating various diseases. Medical imaging is also used for establishing a database of normal anatomy, enabling the detection of abnormalities. As a discipline, medical imaging is known to be a part of biological imaging; it incorporates radiology, which includes various imaging technologies of magnetic resonance imaging, X-ray radiography, medical ultrasonography (ultrasound), elastography, endoscopy, tactile imaging, thermography, medical photography, and nuclear medicine functional imaging techniques, such as single-photon emission computed tomography and positron emission tomography. Recording and measurement techniques, such as electroencephalography, magnetoencephalography, and electrocardiography, represent additional technologies that generate data amenable to representation as parameter graphs over time or as maps detailing the locations of the measurements. These technologies are forms of medical imaging in another discipline. By 2010, as many as 5 billion medical imaging studies had been conducted globally. Being often perceived as a tool for designating the techniques that produce images of the internal aspect of the body, medical imaging can be a solution to numerous mathematical inverse problems</w:t>
      </w:r>
      <w:r w:rsidR="00303A91">
        <w:t xml:space="preserve"> </w:t>
      </w:r>
      <w:sdt>
        <w:sdtPr>
          <w:rPr>
            <w:color w:val="000000"/>
          </w:rPr>
          <w:tag w:val="MENDELEY_CITATION_v3_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"/>
          <w:id w:val="-288736553"/>
          <w:placeholder>
            <w:docPart w:val="DefaultPlaceholder_-1854013440"/>
          </w:placeholder>
        </w:sdtPr>
        <w:sdtContent>
          <w:r w:rsidR="004D5FC3" w:rsidRPr="004D5FC3">
            <w:rPr>
              <w:color w:val="000000"/>
            </w:rPr>
            <w:t>[39]</w:t>
          </w:r>
        </w:sdtContent>
      </w:sdt>
      <w:r w:rsidRPr="00CF24FD">
        <w:t>.</w:t>
      </w:r>
      <w:r w:rsidR="005B42CF">
        <w:t xml:space="preserve"> Various techniques of medical imaging modalities used in the clinical environment are shown in figure 1.</w:t>
      </w:r>
    </w:p>
    <w:p w14:paraId="3A2B83D9" w14:textId="25127890" w:rsidR="000B55CC" w:rsidRDefault="000B55CC" w:rsidP="00004EB0">
      <w:pPr>
        <w:pStyle w:val="FigureCaption"/>
        <w:rPr>
          <w:b/>
        </w:rPr>
      </w:pPr>
      <w:r w:rsidRPr="00004EB0">
        <w:rPr>
          <w:b/>
          <w:noProof/>
          <w:lang w:val="en-IN" w:eastAsia="en-IN"/>
        </w:rPr>
        <w:drawing>
          <wp:inline distT="0" distB="0" distL="0" distR="0" wp14:anchorId="50A804F4" wp14:editId="0CAAA5CF">
            <wp:extent cx="5516880" cy="3405505"/>
            <wp:effectExtent l="0" t="0" r="762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22516" cy="3408984"/>
                    </a:xfrm>
                    <a:prstGeom prst="rect">
                      <a:avLst/>
                    </a:prstGeom>
                  </pic:spPr>
                </pic:pic>
              </a:graphicData>
            </a:graphic>
          </wp:inline>
        </w:drawing>
      </w:r>
    </w:p>
    <w:p w14:paraId="78D3D9EC" w14:textId="5B5C052D" w:rsidR="00CF24FD" w:rsidRDefault="00004EB0" w:rsidP="00004EB0">
      <w:pPr>
        <w:pStyle w:val="FigureCaption"/>
      </w:pPr>
      <w:r w:rsidRPr="00004EB0">
        <w:rPr>
          <w:b/>
        </w:rPr>
        <w:t>Figure</w:t>
      </w:r>
      <w:r w:rsidR="000B55CC">
        <w:rPr>
          <w:b/>
        </w:rPr>
        <w:t xml:space="preserve"> </w:t>
      </w:r>
      <w:r w:rsidRPr="00004EB0">
        <w:rPr>
          <w:b/>
        </w:rPr>
        <w:t>1.</w:t>
      </w:r>
      <w:r>
        <w:t xml:space="preserve"> Various types of medical imaging modalities.</w:t>
      </w:r>
    </w:p>
    <w:p w14:paraId="725C206D" w14:textId="4CDA4B2A" w:rsidR="008F110A" w:rsidRDefault="003D2C17" w:rsidP="008F110A">
      <w:pPr>
        <w:pStyle w:val="Paragraph"/>
      </w:pPr>
      <w:r w:rsidRPr="003D2C17">
        <w:lastRenderedPageBreak/>
        <w:t xml:space="preserve">Segmentation of medical scans like CT and MRI generally starts by collecting information from the background data and then </w:t>
      </w:r>
      <w:proofErr w:type="spellStart"/>
      <w:r w:rsidRPr="003D2C17">
        <w:t>utilises</w:t>
      </w:r>
      <w:proofErr w:type="spellEnd"/>
      <w:r w:rsidRPr="003D2C17">
        <w:t xml:space="preserve"> it to create a mask. Depending on the task, users then segment scans in 2D or 3D views. Segmentation software offers a wide range of tools and algorithms that are either fully manual or semi-automated operations</w:t>
      </w:r>
      <w:r w:rsidR="005A272E">
        <w:t xml:space="preserve"> </w:t>
      </w:r>
      <w:sdt>
        <w:sdtPr>
          <w:rPr>
            <w:color w:val="000000"/>
          </w:rPr>
          <w:tag w:val="MENDELEY_CITATION_v3_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"/>
          <w:id w:val="1673063343"/>
          <w:placeholder>
            <w:docPart w:val="DefaultPlaceholder_-1854013440"/>
          </w:placeholder>
        </w:sdtPr>
        <w:sdtContent>
          <w:r w:rsidR="004D5FC3" w:rsidRPr="004D5FC3">
            <w:rPr>
              <w:color w:val="000000"/>
            </w:rPr>
            <w:t>[40]</w:t>
          </w:r>
        </w:sdtContent>
      </w:sdt>
      <w:r w:rsidRPr="003D2C17">
        <w:t>. The various tools offered include manual painting, thresholding, and region growing. Specific applications exist for cardiovascular image segmentation, with specific options for working with diverse heart cases</w:t>
      </w:r>
      <w:r w:rsidR="00990B4A">
        <w:t xml:space="preserve"> </w:t>
      </w:r>
      <w:sdt>
        <w:sdtPr>
          <w:rPr>
            <w:color w:val="000000"/>
          </w:rPr>
          <w:tag w:val="MENDELEY_CITATION_v3_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"/>
          <w:id w:val="937185868"/>
          <w:placeholder>
            <w:docPart w:val="DefaultPlaceholder_-1854013440"/>
          </w:placeholder>
        </w:sdtPr>
        <w:sdtContent>
          <w:r w:rsidR="004D5FC3" w:rsidRPr="004D5FC3">
            <w:rPr>
              <w:color w:val="000000"/>
            </w:rPr>
            <w:t>[41]</w:t>
          </w:r>
        </w:sdtContent>
      </w:sdt>
      <w:r w:rsidRPr="003D2C17">
        <w:t>. Many medical data tasks require only a few segmentation tools. Placing medical devices can involve a few steps to segment regions of interest in a bone. Such segmentation tasks can be automated using scripts or AI</w:t>
      </w:r>
      <w:r w:rsidR="008C4FD5">
        <w:t xml:space="preserve"> </w:t>
      </w:r>
      <w:sdt>
        <w:sdtPr>
          <w:rPr>
            <w:color w:val="000000"/>
          </w:rPr>
          <w:tag w:val="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"/>
          <w:id w:val="-508060085"/>
          <w:placeholder>
            <w:docPart w:val="DefaultPlaceholder_-1854013440"/>
          </w:placeholder>
        </w:sdtPr>
        <w:sdtContent>
          <w:r w:rsidR="004D5FC3" w:rsidRPr="004D5FC3">
            <w:rPr>
              <w:color w:val="000000"/>
            </w:rPr>
            <w:t>[42], [43]</w:t>
          </w:r>
        </w:sdtContent>
      </w:sdt>
      <w:r w:rsidRPr="003D2C17">
        <w:t>. Complex cases, especially those that deal with unusual pathologies or complex traumas, however, may need more time and diverse software features to generate the required segmentation outcome.</w:t>
      </w:r>
    </w:p>
    <w:p w14:paraId="5354F2CD" w14:textId="0D882D0C" w:rsidR="0015464E" w:rsidRDefault="0015464E" w:rsidP="008F110A">
      <w:pPr>
        <w:pStyle w:val="Paragraph"/>
      </w:pPr>
      <w:r w:rsidRPr="0015464E">
        <w:t>Recently, segmentation software that incorporates deep learning techniques is widely used to work with medical images, both for clinical applications and general research involving scan data</w:t>
      </w:r>
      <w:r w:rsidR="00F40238">
        <w:t xml:space="preserve"> </w:t>
      </w:r>
      <w:sdt>
        <w:sdtPr>
          <w:rPr>
            <w:color w:val="000000"/>
          </w:rPr>
          <w:tag w:val="MENDELEY_CITATION_v3_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"/>
          <w:id w:val="1969853138"/>
          <w:placeholder>
            <w:docPart w:val="DefaultPlaceholder_-1854013440"/>
          </w:placeholder>
        </w:sdtPr>
        <w:sdtContent>
          <w:r w:rsidR="004D5FC3" w:rsidRPr="004D5FC3">
            <w:rPr>
              <w:color w:val="000000"/>
            </w:rPr>
            <w:t>[43]</w:t>
          </w:r>
        </w:sdtContent>
      </w:sdt>
      <w:r w:rsidRPr="0015464E">
        <w:t xml:space="preserve">. Accurate and fast segmentation is crucial to many applications. More recently, AI-based machine learning modules have been added to segmentation software to speed up the segmentation of </w:t>
      </w:r>
      <w:proofErr w:type="spellStart"/>
      <w:r w:rsidRPr="0015464E">
        <w:t>orthopaedic</w:t>
      </w:r>
      <w:proofErr w:type="spellEnd"/>
      <w:r w:rsidRPr="0015464E">
        <w:t xml:space="preserve"> and cardiovascular data</w:t>
      </w:r>
      <w:r w:rsidR="00663AA9">
        <w:t xml:space="preserve"> </w:t>
      </w:r>
      <w:sdt>
        <w:sdtPr>
          <w:rPr>
            <w:color w:val="000000"/>
          </w:rPr>
          <w:tag w:val="MENDELEY_CITATION_v3_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"/>
          <w:id w:val="749850079"/>
          <w:placeholder>
            <w:docPart w:val="DefaultPlaceholder_-1854013440"/>
          </w:placeholder>
        </w:sdtPr>
        <w:sdtContent>
          <w:r w:rsidR="004D5FC3" w:rsidRPr="004D5FC3">
            <w:rPr>
              <w:color w:val="000000"/>
            </w:rPr>
            <w:t>[44]</w:t>
          </w:r>
        </w:sdtContent>
      </w:sdt>
      <w:r w:rsidRPr="0015464E">
        <w:t>. In this context, common and time-consuming steps for extracting regions of interest can be completed within seconds, rather than relying on significant manual work. With this approach, based on medical training datasets and verified by clinicians, users can work faster and overcome typical workflow bottlenecks. This helps to speed up the process of going from image import through to models ready for analysis, design work, and simulation.</w:t>
      </w:r>
    </w:p>
    <w:p w14:paraId="7CF39064" w14:textId="20D8989E" w:rsidR="0015464E" w:rsidRDefault="00D45F3F" w:rsidP="008F110A">
      <w:pPr>
        <w:pStyle w:val="Paragraph"/>
      </w:pPr>
      <w:r>
        <w:t>This study aims to provide a comprehensive overview of several widely used imaging modalities employed in clinical settings, including CT, MRI, PET and ultrasound</w:t>
      </w:r>
      <w:r w:rsidR="00745CD0">
        <w:t xml:space="preserve"> </w:t>
      </w:r>
      <w:sdt>
        <w:sdtPr>
          <w:rPr>
            <w:color w:val="000000"/>
          </w:rPr>
          <w:tag w:val="MENDELEY_CITATION_v3_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"/>
          <w:id w:val="1198123299"/>
          <w:placeholder>
            <w:docPart w:val="DefaultPlaceholder_-1854013440"/>
          </w:placeholder>
        </w:sdtPr>
        <w:sdtContent>
          <w:r w:rsidR="004D5FC3" w:rsidRPr="004D5FC3">
            <w:rPr>
              <w:color w:val="000000"/>
            </w:rPr>
            <w:t>[45]</w:t>
          </w:r>
        </w:sdtContent>
      </w:sdt>
      <w:r w:rsidR="00A55512">
        <w:t xml:space="preserve">, </w:t>
      </w:r>
      <w:sdt>
        <w:sdtPr>
          <w:rPr>
            <w:color w:val="000000"/>
          </w:rPr>
          <w:tag w:val="MENDELEY_CITATION_v3_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"/>
          <w:id w:val="501544626"/>
          <w:placeholder>
            <w:docPart w:val="DefaultPlaceholder_-1854013440"/>
          </w:placeholder>
        </w:sdtPr>
        <w:sdtContent>
          <w:r w:rsidR="004D5FC3" w:rsidRPr="004D5FC3">
            <w:rPr>
              <w:color w:val="000000"/>
            </w:rPr>
            <w:t>[46]</w:t>
          </w:r>
        </w:sdtContent>
      </w:sdt>
      <w:r>
        <w:t>. These are some essential imaging methods that are employed in the segmentation and imaging of different areas of the human body</w:t>
      </w:r>
      <w:r w:rsidR="0007458C">
        <w:t xml:space="preserve"> </w:t>
      </w:r>
      <w:sdt>
        <w:sdtPr>
          <w:rPr>
            <w:color w:val="000000"/>
          </w:rPr>
          <w:tag w:val="MENDELEY_CITATION_v3_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"/>
          <w:id w:val="-539589148"/>
          <w:placeholder>
            <w:docPart w:val="DefaultPlaceholder_-1854013440"/>
          </w:placeholder>
        </w:sdtPr>
        <w:sdtContent>
          <w:r w:rsidR="004D5FC3" w:rsidRPr="004D5FC3">
            <w:rPr>
              <w:color w:val="000000"/>
            </w:rPr>
            <w:t>[47]</w:t>
          </w:r>
        </w:sdtContent>
      </w:sdt>
      <w:sdt>
        <w:sdtPr>
          <w:rPr>
            <w:color w:val="000000"/>
          </w:rPr>
          <w:tag w:val="MENDELEY_CITATION_v3_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"/>
          <w:id w:val="536003372"/>
          <w:placeholder>
            <w:docPart w:val="DefaultPlaceholder_-1854013440"/>
          </w:placeholder>
        </w:sdtPr>
        <w:sdtContent>
          <w:r w:rsidR="004D5FC3" w:rsidRPr="004D5FC3">
            <w:rPr>
              <w:color w:val="000000"/>
            </w:rPr>
            <w:t>[48]</w:t>
          </w:r>
        </w:sdtContent>
      </w:sdt>
      <w:r>
        <w:t>.</w:t>
      </w:r>
    </w:p>
    <w:p w14:paraId="26F73814" w14:textId="77777777" w:rsidR="006C5068" w:rsidRDefault="009D448D" w:rsidP="006C5068">
      <w:pPr>
        <w:pStyle w:val="Heading2"/>
      </w:pPr>
      <w:r>
        <w:t>Computed Tom</w:t>
      </w:r>
      <w:r w:rsidR="006C5068">
        <w:t>ography (CT)</w:t>
      </w:r>
    </w:p>
    <w:p w14:paraId="752F1288" w14:textId="65A12985" w:rsidR="00E300F8" w:rsidRDefault="00E300F8" w:rsidP="006C5068">
      <w:pPr>
        <w:pStyle w:val="Paragraph"/>
      </w:pPr>
      <w:r w:rsidRPr="00E300F8">
        <w:t xml:space="preserve">Computed tomography is a </w:t>
      </w:r>
      <w:proofErr w:type="spellStart"/>
      <w:r w:rsidRPr="00E300F8">
        <w:t>computerised</w:t>
      </w:r>
      <w:proofErr w:type="spellEnd"/>
      <w:r w:rsidRPr="00E300F8">
        <w:t xml:space="preserve"> x-ray imaging procedure in which a narrow beam of x-rays is aimed at a patient. The machine spins around the body, creating signals. These signals are processed by the machine’s computer to develop cross-sectional images, also known as “slices”. These slices are tomographic images and can provide a clinician more details than conventional x-ray techniques. Once a number of successive slices are produced, the machine’s computer can digitally stack them together to form a three-dimensional (3D) image of the patient. This 3D image enables easier identification of basic structures. It also helps spot </w:t>
      </w:r>
      <w:proofErr w:type="spellStart"/>
      <w:r w:rsidRPr="00E300F8">
        <w:t>tumours</w:t>
      </w:r>
      <w:proofErr w:type="spellEnd"/>
      <w:r w:rsidRPr="00E300F8">
        <w:t xml:space="preserve"> and abnormalities. Unlike traditional x-rays—which use a fixed x-ray tube—the CT scanner uses a </w:t>
      </w:r>
      <w:proofErr w:type="spellStart"/>
      <w:r w:rsidRPr="00E300F8">
        <w:t>motorised</w:t>
      </w:r>
      <w:proofErr w:type="spellEnd"/>
      <w:r w:rsidRPr="00E300F8">
        <w:t xml:space="preserve"> x-ray source. It spins around the circular opening of a doughnut-shaped structure called a gantry</w:t>
      </w:r>
      <w:sdt>
        <w:sdtPr>
          <w:rPr>
            <w:color w:val="000000"/>
          </w:rPr>
          <w:tag w:val="MENDELEY_CITATION_v3_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"/>
          <w:id w:val="-2121440997"/>
          <w:placeholder>
            <w:docPart w:val="DefaultPlaceholder_-1854013440"/>
          </w:placeholder>
        </w:sdtPr>
        <w:sdtContent>
          <w:r w:rsidR="004D5FC3" w:rsidRPr="004D5FC3">
            <w:rPr>
              <w:color w:val="000000"/>
            </w:rPr>
            <w:t>[49]</w:t>
          </w:r>
        </w:sdtContent>
      </w:sdt>
      <w:r w:rsidRPr="00E300F8">
        <w:t xml:space="preserve">. </w:t>
      </w:r>
    </w:p>
    <w:p w14:paraId="29E6DF3F" w14:textId="77777777" w:rsidR="006C5068" w:rsidRDefault="00E300F8" w:rsidP="006C5068">
      <w:pPr>
        <w:pStyle w:val="Paragraph"/>
      </w:pPr>
      <w:r w:rsidRPr="00E300F8">
        <w:t xml:space="preserve">During a CT scan, the x-ray tube revolves around the patient, passing narrow beams of x-rays through the body. The patient is positioned on a bed that slowly moves across the gantry. CT scanners use </w:t>
      </w:r>
      <w:proofErr w:type="spellStart"/>
      <w:r w:rsidRPr="00E300F8">
        <w:t>specialised</w:t>
      </w:r>
      <w:proofErr w:type="spellEnd"/>
      <w:r w:rsidRPr="00E300F8">
        <w:t xml:space="preserve"> digital x-ray detectors, which are situated directly across from the x-ray source, in place of film. The x-rays passing through the patient are picked up by the detectors, and it is transmitted to a computer. A two-dimensional image slice of the patient is constructed each time the x-ray source completes a full rotation. The CT computer uses sophisticated mathematical techniques to construct the slices. The thickness of the tissue represented in each image slice varies depending on the CT machine used but usually ranges from 1 to 10 </w:t>
      </w:r>
      <w:proofErr w:type="spellStart"/>
      <w:r w:rsidRPr="00E300F8">
        <w:t>millimetres</w:t>
      </w:r>
      <w:proofErr w:type="spellEnd"/>
      <w:r w:rsidRPr="00E300F8">
        <w:t xml:space="preserve">. Once a full slice is completed, the image is saved in the computer, and the </w:t>
      </w:r>
      <w:proofErr w:type="spellStart"/>
      <w:r w:rsidRPr="00E300F8">
        <w:t>motorised</w:t>
      </w:r>
      <w:proofErr w:type="spellEnd"/>
      <w:r w:rsidRPr="00E300F8">
        <w:t xml:space="preserve"> bed is moved forward incrementally into the gantry. The scanning process is then repeated to produce another image slice. It continues until the required number of slices is gathered. The image slices gathered can either be displayed individually, or they can be stacked together by the computer to generate a 3D image of the patient. The 3D image thus generated shows the skeleton, organs, and tissues, as well as any abnormalities that the clinician is trying to spot. This technique possesses various benefits, including the ability to rotate the 3D image in space or to view slices in succession. This makes it easier to find the precise location where an abnormality may be located.</w:t>
      </w:r>
      <w:r w:rsidR="00317EA3">
        <w:t xml:space="preserve"> Figure 2 displays two CT scan images providing a clear view of the human brain and abdomen.</w:t>
      </w:r>
    </w:p>
    <w:p w14:paraId="190F46D6" w14:textId="35B11684" w:rsidR="0026376D" w:rsidRDefault="0026376D" w:rsidP="006C5068">
      <w:pPr>
        <w:pStyle w:val="Paragraph"/>
      </w:pPr>
      <w:r w:rsidRPr="0094111F">
        <w:t xml:space="preserve">Dense structures in the body such as bone show up clearly on X-rays, whereas soft tissues vary in their ability to block x-rays. This makes them faint or hard to view. Contrast agents were developed that when used makes such faint tissue highly visible in an x-ray or CT scan and </w:t>
      </w:r>
      <w:proofErr w:type="spellStart"/>
      <w:r w:rsidRPr="0094111F">
        <w:t>its</w:t>
      </w:r>
      <w:proofErr w:type="spellEnd"/>
      <w:r w:rsidRPr="0094111F">
        <w:t xml:space="preserve"> also safe to use in patients. Contrast agents hold materials that can block x-rays. This makes them stand out on X-ray images. For example, iodine-based intravenous (IV) contrast agents are injected into the bloodstream that highlights blood vessels. It examines the circulatory system and helps spot blockages in blood vessels including those in the heart.</w:t>
      </w:r>
      <w:r>
        <w:t xml:space="preserve"> </w:t>
      </w:r>
      <w:r w:rsidRPr="0094111F">
        <w:t>Barium-based compounds are used as oral contrast agents. They image the digestive system that includes the esophagus, GI tract and stomach</w:t>
      </w:r>
      <w:r w:rsidR="00396141">
        <w:t xml:space="preserve"> </w:t>
      </w:r>
      <w:sdt>
        <w:sdtPr>
          <w:rPr>
            <w:color w:val="000000"/>
          </w:rPr>
          <w:tag w:val="MENDELEY_CITATION_v3_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"/>
          <w:id w:val="1895539576"/>
          <w:placeholder>
            <w:docPart w:val="DefaultPlaceholder_-1854013440"/>
          </w:placeholder>
        </w:sdtPr>
        <w:sdtContent>
          <w:r w:rsidR="004D5FC3" w:rsidRPr="004D5FC3">
            <w:rPr>
              <w:color w:val="000000"/>
            </w:rPr>
            <w:t>[50]</w:t>
          </w:r>
        </w:sdtContent>
      </w:sdt>
      <w:r w:rsidRPr="0094111F">
        <w:t xml:space="preserve">. CT scans can easily spot serious issues like </w:t>
      </w:r>
      <w:proofErr w:type="spellStart"/>
      <w:r w:rsidRPr="0094111F">
        <w:t>haemorrhage</w:t>
      </w:r>
      <w:proofErr w:type="spellEnd"/>
      <w:r w:rsidRPr="0094111F">
        <w:t>, blood clots, or cancer</w:t>
      </w:r>
      <w:r w:rsidR="007C3DDB">
        <w:t xml:space="preserve"> </w:t>
      </w:r>
      <w:sdt>
        <w:sdtPr>
          <w:rPr>
            <w:color w:val="000000"/>
          </w:rPr>
          <w:tag w:val="MENDELEY_CITATION_v3_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"/>
          <w:id w:val="72322584"/>
          <w:placeholder>
            <w:docPart w:val="DefaultPlaceholder_-1854013440"/>
          </w:placeholder>
        </w:sdtPr>
        <w:sdtContent>
          <w:r w:rsidR="004D5FC3" w:rsidRPr="004D5FC3">
            <w:rPr>
              <w:color w:val="000000"/>
            </w:rPr>
            <w:t>[51]</w:t>
          </w:r>
        </w:sdtContent>
      </w:sdt>
      <w:r w:rsidRPr="0094111F">
        <w:t xml:space="preserve">. Early diagnosis in such scenarios can save lives. However, CT scans use X-rays that emit </w:t>
      </w:r>
      <w:proofErr w:type="spellStart"/>
      <w:r w:rsidRPr="0094111F">
        <w:t>ionising</w:t>
      </w:r>
      <w:proofErr w:type="spellEnd"/>
      <w:r w:rsidRPr="0094111F">
        <w:t xml:space="preserve"> radiation. Radiations can harm living cells, and the risk grows with each exposure. The risk of getting cancer from X-rays is negligible. This is true unless the scan is of the abdomen or pelvis. Doctors usually prefer MRI or ultrasound for the abdomen or pelvis.</w:t>
      </w:r>
    </w:p>
    <w:p w14:paraId="7A1D3623" w14:textId="77777777" w:rsidR="00B676D3" w:rsidRDefault="00B676D3" w:rsidP="006C5068">
      <w:pPr>
        <w:pStyle w:val="Paragraph"/>
      </w:pPr>
    </w:p>
    <w:p w14:paraId="4DB2D7F9" w14:textId="77777777" w:rsidR="00B676D3" w:rsidRDefault="00B676D3" w:rsidP="008E0D77">
      <w:pPr>
        <w:pStyle w:val="Paragraph"/>
        <w:jc w:val="center"/>
      </w:pPr>
      <w:r>
        <w:rPr>
          <w:noProof/>
          <w:lang w:val="en-IN" w:eastAsia="en-IN"/>
        </w:rPr>
        <w:drawing>
          <wp:inline distT="0" distB="0" distL="0" distR="0" wp14:anchorId="78972BEC" wp14:editId="5A7CEBEE">
            <wp:extent cx="1995777" cy="2116732"/>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t scan.jf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92524" cy="2113282"/>
                    </a:xfrm>
                    <a:prstGeom prst="rect">
                      <a:avLst/>
                    </a:prstGeom>
                  </pic:spPr>
                </pic:pic>
              </a:graphicData>
            </a:graphic>
          </wp:inline>
        </w:drawing>
      </w:r>
      <w:r w:rsidR="008E0D77">
        <w:t xml:space="preserve"> </w:t>
      </w:r>
      <w:r w:rsidR="008E0D77">
        <w:rPr>
          <w:noProof/>
          <w:lang w:val="en-IN" w:eastAsia="en-IN"/>
        </w:rPr>
        <w:drawing>
          <wp:inline distT="0" distB="0" distL="0" distR="0" wp14:anchorId="0573E09B" wp14:editId="497C574D">
            <wp:extent cx="2121408" cy="212140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t jpg.jf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21408" cy="2121408"/>
                    </a:xfrm>
                    <a:prstGeom prst="rect">
                      <a:avLst/>
                    </a:prstGeom>
                  </pic:spPr>
                </pic:pic>
              </a:graphicData>
            </a:graphic>
          </wp:inline>
        </w:drawing>
      </w:r>
    </w:p>
    <w:p w14:paraId="61143DA7" w14:textId="77777777" w:rsidR="008E0D77" w:rsidRDefault="008E0D77" w:rsidP="008E0D77">
      <w:pPr>
        <w:pStyle w:val="Paragraph"/>
        <w:tabs>
          <w:tab w:val="left" w:pos="3156"/>
          <w:tab w:val="left" w:pos="6434"/>
        </w:tabs>
        <w:jc w:val="left"/>
      </w:pPr>
      <w:r>
        <w:tab/>
        <w:t>(a)</w:t>
      </w:r>
      <w:r>
        <w:tab/>
        <w:t>(b)</w:t>
      </w:r>
    </w:p>
    <w:p w14:paraId="608E1379" w14:textId="19C9CFA6" w:rsidR="008E0D77" w:rsidRDefault="008E0D77" w:rsidP="008E0D77">
      <w:pPr>
        <w:pStyle w:val="FigureCaption"/>
      </w:pPr>
      <w:r w:rsidRPr="008E0D77">
        <w:rPr>
          <w:b/>
        </w:rPr>
        <w:t>Figure</w:t>
      </w:r>
      <w:r w:rsidR="000B55CC">
        <w:rPr>
          <w:b/>
        </w:rPr>
        <w:t xml:space="preserve"> </w:t>
      </w:r>
      <w:r w:rsidRPr="008E0D77">
        <w:rPr>
          <w:b/>
        </w:rPr>
        <w:t>2.</w:t>
      </w:r>
      <w:r>
        <w:t xml:space="preserve"> CT scan images of the human brain and abdomen.</w:t>
      </w:r>
    </w:p>
    <w:p w14:paraId="458DE0B3" w14:textId="77777777" w:rsidR="00B676D3" w:rsidRDefault="00B676D3" w:rsidP="006C5068">
      <w:pPr>
        <w:pStyle w:val="Paragraph"/>
      </w:pPr>
    </w:p>
    <w:p w14:paraId="6EF20166" w14:textId="77777777" w:rsidR="0094111F" w:rsidRDefault="0094111F" w:rsidP="006C5068">
      <w:pPr>
        <w:pStyle w:val="Paragraph"/>
      </w:pPr>
      <w:r w:rsidRPr="0094111F">
        <w:t>These methods do not emit any form of radiation. If MRI or ultrasound are not suitable, or in emergencies, CT scans are preferred. Contrast agents can cause allergies or even kidney problems in certain patients. IV contrast agents are not recommended to patients whose kidney function is poor, as it can worsen kidney issues, sometimes permanently. Children are more sensitive to radiation and relatively have higher risks of getting radiation cancer compared to adults.</w:t>
      </w:r>
    </w:p>
    <w:p w14:paraId="552CA61B" w14:textId="77777777" w:rsidR="00E45D10" w:rsidRDefault="00E45D10" w:rsidP="00E45D10">
      <w:pPr>
        <w:pStyle w:val="Heading2"/>
      </w:pPr>
      <w:r>
        <w:t>Magnetic Resonance Imaging (MRI)</w:t>
      </w:r>
    </w:p>
    <w:p w14:paraId="2CED43FC" w14:textId="18DE1C55" w:rsidR="00725E45" w:rsidRDefault="00725E45" w:rsidP="00725E45">
      <w:pPr>
        <w:pStyle w:val="Paragraph"/>
      </w:pPr>
      <w:r>
        <w:t>MRI is a non-invasive medical imaging modality that generates detailed 3D anatomical images. It is a safe imaging method that is often used for detecting disease and diagnosis, and it is also used in treatment monitoring</w:t>
      </w:r>
      <w:r w:rsidR="006D5311">
        <w:t xml:space="preserve"> </w:t>
      </w:r>
      <w:sdt>
        <w:sdtPr>
          <w:rPr>
            <w:color w:val="000000"/>
          </w:rPr>
          <w:tag w:val="MENDELEY_CITATION_v3_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"/>
          <w:id w:val="-2017369111"/>
          <w:placeholder>
            <w:docPart w:val="DefaultPlaceholder_-1854013440"/>
          </w:placeholder>
        </w:sdtPr>
        <w:sdtContent>
          <w:r w:rsidR="004D5FC3" w:rsidRPr="004D5FC3">
            <w:rPr>
              <w:color w:val="000000"/>
            </w:rPr>
            <w:t>[52]</w:t>
          </w:r>
        </w:sdtContent>
      </w:sdt>
      <w:r>
        <w:t>. It working is based on advanced technology that excites protons. It then detects the change in the direction of the rotational axis of protons found in the body water that makes up living tissues. Magnetic Resonance Imaging, or MRI, is a powerful diagnostic tool that uses incredibly strong magnets to create detailed pictures of the inside of the body</w:t>
      </w:r>
      <w:r w:rsidR="002E1BBE">
        <w:t xml:space="preserve"> </w:t>
      </w:r>
      <w:sdt>
        <w:sdtPr>
          <w:rPr>
            <w:color w:val="000000"/>
          </w:rPr>
          <w:tag w:val="MENDELEY_CITATION_v3_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"/>
          <w:id w:val="692500462"/>
          <w:placeholder>
            <w:docPart w:val="DefaultPlaceholder_-1854013440"/>
          </w:placeholder>
        </w:sdtPr>
        <w:sdtContent>
          <w:r w:rsidR="004D5FC3" w:rsidRPr="004D5FC3">
            <w:rPr>
              <w:color w:val="000000"/>
            </w:rPr>
            <w:t>[53]</w:t>
          </w:r>
        </w:sdtContent>
      </w:sdt>
      <w:r>
        <w:t>. These magnets generate a powerful magnetic field which acts like a strong force, making certain particles in the body line up. These particles are called protons; they are found in the water molecules that make up most of our bodies. The MRI's magnetic field forces these protons to align themselves with it. The protons in the body point in the same direction as the magnetic field. Subsequently, a brief pulse of radiofrequency energy is sent through the patient. This energy is like a nudge, and it temporarily knocks the aligned protons out of their ordered position. The protons spin away from the magnetic field's pull. The protons are momentarily "out of equilibrium". When the radiofrequency pulse is turned off, the protons return to their original aligned state. They realign with the powerful magnetic field. As they shift back, they release the extra energy they absorbed from the radiofrequency pulse. Special sensors within the MRI machine are designed to detect this released energy. They are incredibly sensitive, and they can even measure the timing of this energy release and the amount of energy that is given off. These measurements are crucial, and they can vary depending on the protons' surroundings. The signals are influenced by the specific chemical environment and the types of molecules these protons belong to. Different tissues have different chemical compositions. This means the protons within them will release energy at different rates and amounts. For instance, water molecules in fat tissue behave differently than water molecules in muscle tissue. These subtle differences in magnetic properties allow doctors to differentiate between various types of body tissues. They can see healthy tissue, diseased tissue, or scar tissue. To get an MRI scan, a patient lies inside a large, tunnel-like machine that houses the powerful magnet. It is crucial for the patient to remain absolutely still during the entire scan. Even slight movements can blur the resulting images, making them unreadable. Sometimes, to enhance the visibility of certain structures, a special dye is used. This is called a contrast agent. These agents are often given to patients through an intravenous line, either before or during the scan. They typically contain a metal called gadolinium, which helps the protons realign with the magnetic field more quickly. A faster realignment results in a brighter signal on the MRI image. This increased brightness can make abnormalities more apparent to the radiologist.</w:t>
      </w:r>
    </w:p>
    <w:p w14:paraId="2555DCC9" w14:textId="77777777" w:rsidR="00725E45" w:rsidRDefault="00725E45" w:rsidP="00725E45">
      <w:pPr>
        <w:pStyle w:val="Paragraph"/>
      </w:pPr>
    </w:p>
    <w:p w14:paraId="6A03D45F" w14:textId="77777777" w:rsidR="00725E45" w:rsidRDefault="00725E45" w:rsidP="00725E45">
      <w:pPr>
        <w:pStyle w:val="Paragraph"/>
        <w:jc w:val="center"/>
      </w:pPr>
      <w:r>
        <w:rPr>
          <w:noProof/>
          <w:lang w:val="en-IN" w:eastAsia="en-IN"/>
        </w:rPr>
        <w:lastRenderedPageBreak/>
        <w:drawing>
          <wp:inline distT="0" distB="0" distL="0" distR="0" wp14:anchorId="422DF944" wp14:editId="78C08CCD">
            <wp:extent cx="2318658" cy="2428122"/>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I 1.jpg"/>
                    <pic:cNvPicPr/>
                  </pic:nvPicPr>
                  <pic:blipFill>
                    <a:blip r:embed="rId13">
                      <a:extLst>
                        <a:ext uri="{28A0092B-C50C-407E-A947-70E740481C1C}">
                          <a14:useLocalDpi xmlns:a14="http://schemas.microsoft.com/office/drawing/2010/main" val="0"/>
                        </a:ext>
                      </a:extLst>
                    </a:blip>
                    <a:stretch>
                      <a:fillRect/>
                    </a:stretch>
                  </pic:blipFill>
                  <pic:spPr>
                    <a:xfrm>
                      <a:off x="0" y="0"/>
                      <a:ext cx="2327427" cy="2437305"/>
                    </a:xfrm>
                    <a:prstGeom prst="rect">
                      <a:avLst/>
                    </a:prstGeom>
                  </pic:spPr>
                </pic:pic>
              </a:graphicData>
            </a:graphic>
          </wp:inline>
        </w:drawing>
      </w:r>
      <w:r w:rsidR="00E23971">
        <w:t xml:space="preserve"> </w:t>
      </w:r>
    </w:p>
    <w:p w14:paraId="3D9E4DA7" w14:textId="56A5AFE5" w:rsidR="000B55CC" w:rsidRDefault="000B55CC" w:rsidP="00725E45">
      <w:pPr>
        <w:pStyle w:val="Paragraph"/>
        <w:jc w:val="center"/>
      </w:pPr>
      <w:r>
        <w:t>(a)</w:t>
      </w:r>
    </w:p>
    <w:p w14:paraId="2FF73A0C" w14:textId="77777777" w:rsidR="00E23971" w:rsidRDefault="00E23971" w:rsidP="00725E45">
      <w:pPr>
        <w:pStyle w:val="Paragraph"/>
        <w:jc w:val="center"/>
      </w:pPr>
    </w:p>
    <w:p w14:paraId="3A7AA9AA" w14:textId="77777777" w:rsidR="00E23971" w:rsidRDefault="00E23971" w:rsidP="00725E45">
      <w:pPr>
        <w:pStyle w:val="Paragraph"/>
        <w:jc w:val="center"/>
      </w:pPr>
      <w:r>
        <w:rPr>
          <w:noProof/>
          <w:lang w:val="en-IN" w:eastAsia="en-IN"/>
        </w:rPr>
        <w:drawing>
          <wp:inline distT="0" distB="0" distL="0" distR="0" wp14:anchorId="0DE69248" wp14:editId="618686BB">
            <wp:extent cx="2322576" cy="2536719"/>
            <wp:effectExtent l="0" t="0" r="190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ri 2.jfif"/>
                    <pic:cNvPicPr/>
                  </pic:nvPicPr>
                  <pic:blipFill>
                    <a:blip r:embed="rId14">
                      <a:extLst>
                        <a:ext uri="{28A0092B-C50C-407E-A947-70E740481C1C}">
                          <a14:useLocalDpi xmlns:a14="http://schemas.microsoft.com/office/drawing/2010/main" val="0"/>
                        </a:ext>
                      </a:extLst>
                    </a:blip>
                    <a:stretch>
                      <a:fillRect/>
                    </a:stretch>
                  </pic:blipFill>
                  <pic:spPr>
                    <a:xfrm>
                      <a:off x="0" y="0"/>
                      <a:ext cx="2322576" cy="2536719"/>
                    </a:xfrm>
                    <a:prstGeom prst="rect">
                      <a:avLst/>
                    </a:prstGeom>
                  </pic:spPr>
                </pic:pic>
              </a:graphicData>
            </a:graphic>
          </wp:inline>
        </w:drawing>
      </w:r>
    </w:p>
    <w:p w14:paraId="6B347887" w14:textId="4C333F08" w:rsidR="000B55CC" w:rsidRDefault="000B55CC" w:rsidP="00725E45">
      <w:pPr>
        <w:pStyle w:val="Paragraph"/>
        <w:jc w:val="center"/>
      </w:pPr>
      <w:r>
        <w:t>(b)</w:t>
      </w:r>
    </w:p>
    <w:p w14:paraId="0ECBA74B" w14:textId="1A1B3E77" w:rsidR="00725E45" w:rsidRDefault="00725E45" w:rsidP="00725E45">
      <w:pPr>
        <w:pStyle w:val="FigureCaption"/>
      </w:pPr>
      <w:r w:rsidRPr="00725E45">
        <w:rPr>
          <w:b/>
        </w:rPr>
        <w:t>Figure</w:t>
      </w:r>
      <w:r w:rsidR="000B55CC">
        <w:rPr>
          <w:b/>
        </w:rPr>
        <w:t xml:space="preserve"> </w:t>
      </w:r>
      <w:r w:rsidRPr="00725E45">
        <w:rPr>
          <w:b/>
        </w:rPr>
        <w:t>3.</w:t>
      </w:r>
      <w:r>
        <w:t xml:space="preserve"> </w:t>
      </w:r>
      <w:r w:rsidR="000B55CC">
        <w:t xml:space="preserve">(a) (b) </w:t>
      </w:r>
      <w:r>
        <w:t>MRI scan</w:t>
      </w:r>
      <w:r w:rsidR="0015274C">
        <w:t>s</w:t>
      </w:r>
      <w:r>
        <w:t xml:space="preserve"> of the abdominal region.</w:t>
      </w:r>
    </w:p>
    <w:p w14:paraId="35DD9521" w14:textId="20371C12" w:rsidR="00E45D10" w:rsidRDefault="00725E45" w:rsidP="00725E45">
      <w:pPr>
        <w:pStyle w:val="Paragraph"/>
      </w:pPr>
      <w:r>
        <w:t>MRI scanners excel at imaging soft tissues. Unlike CT scans, MRI does not make use of harmful x-rays. MRI images can provide a clear view of the brain, spinal cord, nerves, muscles, ligaments, and tendons</w:t>
      </w:r>
      <w:r w:rsidR="002F7933">
        <w:t xml:space="preserve"> </w:t>
      </w:r>
      <w:sdt>
        <w:sdtPr>
          <w:rPr>
            <w:color w:val="000000"/>
          </w:rPr>
          <w:tag w:val="MENDELEY_CITATION_v3_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"/>
          <w:id w:val="-166788544"/>
          <w:placeholder>
            <w:docPart w:val="DefaultPlaceholder_-1854013440"/>
          </w:placeholder>
        </w:sdtPr>
        <w:sdtContent>
          <w:r w:rsidR="004D5FC3" w:rsidRPr="004D5FC3">
            <w:rPr>
              <w:color w:val="000000"/>
            </w:rPr>
            <w:t>[54]</w:t>
          </w:r>
        </w:sdtContent>
      </w:sdt>
      <w:r>
        <w:t xml:space="preserve">. This makes it ideal for injuries to the knee and shoulder. MRI can also distinguish between white and grey matter in the brain. It can also spot aneurysms and </w:t>
      </w:r>
      <w:proofErr w:type="spellStart"/>
      <w:r>
        <w:t>tumours</w:t>
      </w:r>
      <w:proofErr w:type="spellEnd"/>
      <w:r>
        <w:t>. MRI is the most preferred method for frequent brain imaging since it avoids radiation</w:t>
      </w:r>
      <w:r w:rsidR="004E5865">
        <w:t xml:space="preserve"> </w:t>
      </w:r>
      <w:sdt>
        <w:sdtPr>
          <w:rPr>
            <w:color w:val="000000"/>
          </w:rPr>
          <w:tag w:val="MENDELEY_CITATION_v3_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"/>
          <w:id w:val="505173219"/>
          <w:placeholder>
            <w:docPart w:val="DefaultPlaceholder_-1854013440"/>
          </w:placeholder>
        </w:sdtPr>
        <w:sdtContent>
          <w:r w:rsidR="004D5FC3" w:rsidRPr="004D5FC3">
            <w:rPr>
              <w:color w:val="000000"/>
            </w:rPr>
            <w:t>[55]</w:t>
          </w:r>
        </w:sdtContent>
      </w:sdt>
      <w:r>
        <w:t xml:space="preserve">. However, MRI is more costly than x-rays or CT. Functional MRI (fMRI) can be used to observe brain activity during tasks. It helps understand brain </w:t>
      </w:r>
      <w:proofErr w:type="spellStart"/>
      <w:r>
        <w:t>organisation</w:t>
      </w:r>
      <w:proofErr w:type="spellEnd"/>
      <w:r>
        <w:t xml:space="preserve"> and assess neurological status. The MRI screening of the abdominal region is shown in figure 3.</w:t>
      </w:r>
    </w:p>
    <w:p w14:paraId="10AEE543" w14:textId="77777777" w:rsidR="001D44F3" w:rsidRDefault="001D44F3" w:rsidP="001D44F3">
      <w:pPr>
        <w:pStyle w:val="Heading2"/>
      </w:pPr>
      <w:r w:rsidRPr="00133AD3">
        <w:t xml:space="preserve">Positron Emission </w:t>
      </w:r>
      <w:r w:rsidRPr="001D44F3">
        <w:t>Tomography</w:t>
      </w:r>
      <w:r w:rsidRPr="00133AD3">
        <w:t xml:space="preserve"> (PET)</w:t>
      </w:r>
    </w:p>
    <w:p w14:paraId="209DFFC0" w14:textId="77777777" w:rsidR="001D44F3" w:rsidRDefault="008A507D" w:rsidP="001D44F3">
      <w:pPr>
        <w:pStyle w:val="Paragraph"/>
      </w:pPr>
      <w:r w:rsidRPr="008A507D">
        <w:t xml:space="preserve">A positron emission tomography, or PET scan, is an imaging modality which shows how the organs and tissues function. The test uses a safe radioactive chemical called a radiotracer. It is injected into the body, and then the PET scanner detects the radiotracer. The scanner identifies unhealthy cells. These cells absorb more radiotracer; that often signals an abnormality. Doctors often prefer PET scans for cancer diagnosis, and they also use them to check the effectiveness of the cancer treatment. A PET scan can also evaluate certain heart and brain conditions. A PET scan is a nuclear medicine imaging test. Nuclear medicine </w:t>
      </w:r>
      <w:proofErr w:type="spellStart"/>
      <w:r w:rsidRPr="008A507D">
        <w:t>utilises</w:t>
      </w:r>
      <w:proofErr w:type="spellEnd"/>
      <w:r w:rsidRPr="008A507D">
        <w:t xml:space="preserve"> tiny, safe amounts of radioactive material. The radiotracer is injected into the patient's body through an IV. PET scans look at body functioning, and they see these activities at </w:t>
      </w:r>
      <w:r w:rsidRPr="008A507D">
        <w:lastRenderedPageBreak/>
        <w:t>a molecular level. This differs from other imaging methods. PET scans can detect disease very early. Sick cells take up more radiotracer than healthy cells. These areas show up as "hot spots". The PET scanner senses this radiation. It then creates images of the problem areas. A PET/CT scan joins PET images with X-ray images from a CT scan. The combination of PET and CT scans can produce 3D images that aid in a more accurate diagnosis. PET scans are generally safe. The radiation dosages are low. It leaves the body quickly. Allergic reactions to the radiotracers are rare and mild. However, persons with diabetes may need dietary changes before a scan.</w:t>
      </w:r>
      <w:r w:rsidR="0077114C">
        <w:t xml:space="preserve"> PET/CT scan images of the abdominal region are shown in figure 4.</w:t>
      </w:r>
    </w:p>
    <w:p w14:paraId="68693C5E" w14:textId="77777777" w:rsidR="0077114C" w:rsidRDefault="0077114C" w:rsidP="001D44F3">
      <w:pPr>
        <w:pStyle w:val="Paragraph"/>
      </w:pPr>
    </w:p>
    <w:p w14:paraId="283DD743" w14:textId="77777777" w:rsidR="0077114C" w:rsidRDefault="0077114C" w:rsidP="005F30CA">
      <w:pPr>
        <w:pStyle w:val="Paragraph"/>
        <w:jc w:val="center"/>
      </w:pPr>
      <w:r>
        <w:rPr>
          <w:noProof/>
          <w:lang w:val="en-IN" w:eastAsia="en-IN"/>
        </w:rPr>
        <w:drawing>
          <wp:inline distT="0" distB="0" distL="0" distR="0" wp14:anchorId="00EBA514" wp14:editId="6B28AE61">
            <wp:extent cx="2840477" cy="2149813"/>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t1.jfif"/>
                    <pic:cNvPicPr/>
                  </pic:nvPicPr>
                  <pic:blipFill>
                    <a:blip r:embed="rId15">
                      <a:extLst>
                        <a:ext uri="{28A0092B-C50C-407E-A947-70E740481C1C}">
                          <a14:useLocalDpi xmlns:a14="http://schemas.microsoft.com/office/drawing/2010/main" val="0"/>
                        </a:ext>
                      </a:extLst>
                    </a:blip>
                    <a:stretch>
                      <a:fillRect/>
                    </a:stretch>
                  </pic:blipFill>
                  <pic:spPr>
                    <a:xfrm>
                      <a:off x="0" y="0"/>
                      <a:ext cx="2843775" cy="2152309"/>
                    </a:xfrm>
                    <a:prstGeom prst="rect">
                      <a:avLst/>
                    </a:prstGeom>
                  </pic:spPr>
                </pic:pic>
              </a:graphicData>
            </a:graphic>
          </wp:inline>
        </w:drawing>
      </w:r>
    </w:p>
    <w:p w14:paraId="6777FB81" w14:textId="77777777" w:rsidR="0077114C" w:rsidRDefault="005F30CA" w:rsidP="005F30CA">
      <w:pPr>
        <w:pStyle w:val="Paragraph"/>
        <w:jc w:val="center"/>
      </w:pPr>
      <w:r>
        <w:t>(a)</w:t>
      </w:r>
    </w:p>
    <w:p w14:paraId="00F87FB9" w14:textId="77777777" w:rsidR="005F30CA" w:rsidRDefault="005F30CA" w:rsidP="005F30CA">
      <w:pPr>
        <w:pStyle w:val="Paragraph"/>
        <w:jc w:val="center"/>
      </w:pPr>
    </w:p>
    <w:p w14:paraId="58489959" w14:textId="77777777" w:rsidR="005F30CA" w:rsidRPr="001D44F3" w:rsidRDefault="005F30CA" w:rsidP="005F30CA">
      <w:pPr>
        <w:pStyle w:val="Paragraph"/>
        <w:jc w:val="center"/>
      </w:pPr>
      <w:r>
        <w:rPr>
          <w:noProof/>
          <w:lang w:val="en-IN" w:eastAsia="en-IN"/>
        </w:rPr>
        <w:drawing>
          <wp:inline distT="0" distB="0" distL="0" distR="0" wp14:anchorId="12B6AF56" wp14:editId="05712B12">
            <wp:extent cx="2838856" cy="2188723"/>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t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43784" cy="2192523"/>
                    </a:xfrm>
                    <a:prstGeom prst="rect">
                      <a:avLst/>
                    </a:prstGeom>
                  </pic:spPr>
                </pic:pic>
              </a:graphicData>
            </a:graphic>
          </wp:inline>
        </w:drawing>
      </w:r>
    </w:p>
    <w:p w14:paraId="742FCD90" w14:textId="77777777" w:rsidR="009D448D" w:rsidRDefault="005F30CA" w:rsidP="005F30CA">
      <w:pPr>
        <w:pStyle w:val="Paragraph"/>
        <w:jc w:val="center"/>
      </w:pPr>
      <w:r>
        <w:t>(b)</w:t>
      </w:r>
    </w:p>
    <w:p w14:paraId="68EDF7A2" w14:textId="39027171" w:rsidR="005F30CA" w:rsidRDefault="005F30CA" w:rsidP="005F30CA">
      <w:pPr>
        <w:pStyle w:val="FigureCaption"/>
      </w:pPr>
      <w:r w:rsidRPr="000B55CC">
        <w:rPr>
          <w:b/>
          <w:bCs/>
        </w:rPr>
        <w:t>Figure</w:t>
      </w:r>
      <w:r w:rsidR="000B55CC" w:rsidRPr="000B55CC">
        <w:rPr>
          <w:b/>
          <w:bCs/>
        </w:rPr>
        <w:t xml:space="preserve"> </w:t>
      </w:r>
      <w:r w:rsidRPr="000B55CC">
        <w:rPr>
          <w:b/>
          <w:bCs/>
        </w:rPr>
        <w:t>4.</w:t>
      </w:r>
      <w:r>
        <w:t xml:space="preserve"> </w:t>
      </w:r>
      <w:r w:rsidR="000B55CC">
        <w:t xml:space="preserve">(a) (b) </w:t>
      </w:r>
      <w:r>
        <w:t xml:space="preserve">PET/CT </w:t>
      </w:r>
      <w:r w:rsidR="00875EA6">
        <w:t>scans</w:t>
      </w:r>
      <w:r>
        <w:t xml:space="preserve"> of the abdominal region.</w:t>
      </w:r>
    </w:p>
    <w:p w14:paraId="0C41F877" w14:textId="77777777" w:rsidR="005F30CA" w:rsidRDefault="00A026D1" w:rsidP="00A026D1">
      <w:pPr>
        <w:pStyle w:val="Heading2"/>
      </w:pPr>
      <w:r>
        <w:t>Ultrasound</w:t>
      </w:r>
    </w:p>
    <w:p w14:paraId="59E5B54F" w14:textId="77777777" w:rsidR="00A736F6" w:rsidRDefault="00EF08E7" w:rsidP="001D7DF9">
      <w:pPr>
        <w:pStyle w:val="Paragraph"/>
      </w:pPr>
      <w:r w:rsidRPr="00EF08E7">
        <w:t xml:space="preserve">Sonography, or ultrasound, is a safe medical imaging modality. The image obtained from this test is known as a sonogram. Ultrasound employs sound waves at high speeds. These waves generate live images or videos of organs and soft tissues. It can also be used to view blood vessels. This technology enables doctors to view inside tissues without making incisions. It also avoids radiation, unlike X-rays. Ultrasound is often linked to pregnancy, while medical experts use ultrasound in a wide range of diagnoses. They examine various body parts with this test. A healthcare provider uses a transducer, also known as a probe, during an ultrasound. This device moves over the body or sometimes into a body opening. A thin layer of gel is applied to the skin that allows ultrasound waves to travel from the transducer, through the gel, and into the body. The probe converts electricity into sound waves. These high-frequency waves then go into the body's tissues. Yet these sound waves are not audible. The sound waves reflect off </w:t>
      </w:r>
      <w:r w:rsidRPr="00EF08E7">
        <w:lastRenderedPageBreak/>
        <w:t xml:space="preserve">internal body structures. They return to the probe, changing back into electrical signals. A computer processes these signals and then creates live pictures or videos which are shown on a nearby screen. </w:t>
      </w:r>
    </w:p>
    <w:p w14:paraId="5C698DDC" w14:textId="77777777" w:rsidR="001D7DF9" w:rsidRDefault="00EF08E7" w:rsidP="001D7DF9">
      <w:pPr>
        <w:pStyle w:val="Paragraph"/>
      </w:pPr>
      <w:r w:rsidRPr="00EF08E7">
        <w:t>Prenatal ultrasound, diagnostic ultrasound and ultrasound guidance for procedures are the three major classifications of the ultrasound imaging modality. Diagnostic ultrasounds enable doctors to view inside your body. It helps them find any abnormalities. They can explain symptoms like unknown pain or lumps. Ultrasounds also help clarify abnormal lab results. The type of ultrasound depends on the respective medical situation. Common diagnostic ultrasounds include abdominal ultrasound, kidney ultrasound, breast ultrasound, Doppler ultrasound, pelvic ultrasound, transvaginal ultrasound, thyroid ultrasound and transrectal ultrasound.</w:t>
      </w:r>
      <w:r w:rsidR="005C2F6D">
        <w:t xml:space="preserve"> The ultrasound images of various parts of the human body such as the </w:t>
      </w:r>
      <w:r w:rsidR="003E1A90">
        <w:t xml:space="preserve">(a) </w:t>
      </w:r>
      <w:r w:rsidR="005C2F6D">
        <w:t xml:space="preserve">prenatal ultrasound, </w:t>
      </w:r>
      <w:r w:rsidR="003E1A90">
        <w:t xml:space="preserve">(b) </w:t>
      </w:r>
      <w:r w:rsidR="005C2F6D">
        <w:t xml:space="preserve">abdomen, </w:t>
      </w:r>
      <w:r w:rsidR="003E1A90">
        <w:t xml:space="preserve">(d) </w:t>
      </w:r>
      <w:r w:rsidR="005C2F6D">
        <w:t xml:space="preserve">breasts, and </w:t>
      </w:r>
      <w:r w:rsidR="003E1A90">
        <w:t xml:space="preserve">(c) </w:t>
      </w:r>
      <w:r w:rsidR="005C2F6D">
        <w:t>thyroid are shown in the figure 5.</w:t>
      </w:r>
    </w:p>
    <w:p w14:paraId="58741BEB" w14:textId="77777777" w:rsidR="00F97C0F" w:rsidRDefault="00245CD3" w:rsidP="001D7DF9">
      <w:pPr>
        <w:pStyle w:val="Paragraph"/>
      </w:pPr>
      <w:r>
        <w:rPr>
          <w:noProof/>
          <w:lang w:val="en-IN" w:eastAsia="en-IN"/>
        </w:rPr>
        <w:drawing>
          <wp:anchor distT="0" distB="0" distL="114300" distR="114300" simplePos="0" relativeHeight="251659264" behindDoc="0" locked="0" layoutInCell="1" allowOverlap="1" wp14:anchorId="618E0730" wp14:editId="20B69860">
            <wp:simplePos x="0" y="0"/>
            <wp:positionH relativeFrom="column">
              <wp:posOffset>3151505</wp:posOffset>
            </wp:positionH>
            <wp:positionV relativeFrom="paragraph">
              <wp:posOffset>146050</wp:posOffset>
            </wp:positionV>
            <wp:extent cx="2353310" cy="1984375"/>
            <wp:effectExtent l="0" t="0" r="889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 2.jfif"/>
                    <pic:cNvPicPr/>
                  </pic:nvPicPr>
                  <pic:blipFill>
                    <a:blip r:embed="rId17">
                      <a:extLst>
                        <a:ext uri="{28A0092B-C50C-407E-A947-70E740481C1C}">
                          <a14:useLocalDpi xmlns:a14="http://schemas.microsoft.com/office/drawing/2010/main" val="0"/>
                        </a:ext>
                      </a:extLst>
                    </a:blip>
                    <a:stretch>
                      <a:fillRect/>
                    </a:stretch>
                  </pic:blipFill>
                  <pic:spPr>
                    <a:xfrm>
                      <a:off x="0" y="0"/>
                      <a:ext cx="2353310" cy="1984375"/>
                    </a:xfrm>
                    <a:prstGeom prst="rect">
                      <a:avLst/>
                    </a:prstGeom>
                  </pic:spPr>
                </pic:pic>
              </a:graphicData>
            </a:graphic>
            <wp14:sizeRelH relativeFrom="page">
              <wp14:pctWidth>0</wp14:pctWidth>
            </wp14:sizeRelH>
            <wp14:sizeRelV relativeFrom="page">
              <wp14:pctHeight>0</wp14:pctHeight>
            </wp14:sizeRelV>
          </wp:anchor>
        </w:drawing>
      </w:r>
      <w:r>
        <w:rPr>
          <w:noProof/>
          <w:lang w:val="en-IN" w:eastAsia="en-IN"/>
        </w:rPr>
        <w:drawing>
          <wp:anchor distT="0" distB="0" distL="114300" distR="114300" simplePos="0" relativeHeight="251660288" behindDoc="0" locked="0" layoutInCell="1" allowOverlap="1" wp14:anchorId="18006FD9" wp14:editId="63CF8A8E">
            <wp:simplePos x="0" y="0"/>
            <wp:positionH relativeFrom="column">
              <wp:posOffset>408305</wp:posOffset>
            </wp:positionH>
            <wp:positionV relativeFrom="paragraph">
              <wp:posOffset>146050</wp:posOffset>
            </wp:positionV>
            <wp:extent cx="2363470" cy="198437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 1.jfif"/>
                    <pic:cNvPicPr/>
                  </pic:nvPicPr>
                  <pic:blipFill>
                    <a:blip r:embed="rId18">
                      <a:extLst>
                        <a:ext uri="{28A0092B-C50C-407E-A947-70E740481C1C}">
                          <a14:useLocalDpi xmlns:a14="http://schemas.microsoft.com/office/drawing/2010/main" val="0"/>
                        </a:ext>
                      </a:extLst>
                    </a:blip>
                    <a:stretch>
                      <a:fillRect/>
                    </a:stretch>
                  </pic:blipFill>
                  <pic:spPr>
                    <a:xfrm>
                      <a:off x="0" y="0"/>
                      <a:ext cx="2363470" cy="1984375"/>
                    </a:xfrm>
                    <a:prstGeom prst="rect">
                      <a:avLst/>
                    </a:prstGeom>
                  </pic:spPr>
                </pic:pic>
              </a:graphicData>
            </a:graphic>
            <wp14:sizeRelH relativeFrom="page">
              <wp14:pctWidth>0</wp14:pctWidth>
            </wp14:sizeRelH>
            <wp14:sizeRelV relativeFrom="page">
              <wp14:pctHeight>0</wp14:pctHeight>
            </wp14:sizeRelV>
          </wp:anchor>
        </w:drawing>
      </w:r>
    </w:p>
    <w:p w14:paraId="795FEEE5" w14:textId="77777777" w:rsidR="00F97C0F" w:rsidRDefault="00F97C0F" w:rsidP="001D7DF9">
      <w:pPr>
        <w:pStyle w:val="Paragraph"/>
      </w:pPr>
    </w:p>
    <w:p w14:paraId="705CAFF0" w14:textId="77777777" w:rsidR="00E27C19" w:rsidRDefault="00EF4794" w:rsidP="001D7DF9">
      <w:pPr>
        <w:pStyle w:val="Paragraph"/>
      </w:pPr>
      <w:r>
        <w:t xml:space="preserve"> </w:t>
      </w:r>
    </w:p>
    <w:p w14:paraId="2ED687FE" w14:textId="77777777" w:rsidR="00E27C19" w:rsidRPr="001D7DF9" w:rsidRDefault="00E27C19" w:rsidP="001D7DF9">
      <w:pPr>
        <w:pStyle w:val="Paragraph"/>
      </w:pPr>
    </w:p>
    <w:p w14:paraId="772BF436" w14:textId="77777777" w:rsidR="005F30CA" w:rsidRDefault="005F30CA" w:rsidP="005F30CA">
      <w:pPr>
        <w:pStyle w:val="Paragraph"/>
      </w:pPr>
    </w:p>
    <w:p w14:paraId="6C44ACC2" w14:textId="77777777" w:rsidR="005F30CA" w:rsidRDefault="005F30CA" w:rsidP="005F30CA">
      <w:pPr>
        <w:pStyle w:val="Paragraph"/>
      </w:pPr>
    </w:p>
    <w:p w14:paraId="21A4731C" w14:textId="77777777" w:rsidR="00EF4794" w:rsidRDefault="00EF4794" w:rsidP="005F30CA">
      <w:pPr>
        <w:pStyle w:val="Paragraph"/>
      </w:pPr>
    </w:p>
    <w:p w14:paraId="3CE0AA8D" w14:textId="77777777" w:rsidR="00EF4794" w:rsidRPr="00EF4794" w:rsidRDefault="00EF4794" w:rsidP="00EF4794"/>
    <w:p w14:paraId="11FBB19A" w14:textId="77777777" w:rsidR="00EF4794" w:rsidRPr="00EF4794" w:rsidRDefault="00EF4794" w:rsidP="00EF4794"/>
    <w:p w14:paraId="7FD91445" w14:textId="77777777" w:rsidR="00EF4794" w:rsidRPr="00EF4794" w:rsidRDefault="00EF4794" w:rsidP="00EF4794"/>
    <w:p w14:paraId="45EB852A" w14:textId="77777777" w:rsidR="00EF4794" w:rsidRPr="00EF4794" w:rsidRDefault="00EF4794" w:rsidP="00EF4794"/>
    <w:p w14:paraId="77607DE3" w14:textId="77777777" w:rsidR="00EF4794" w:rsidRPr="00EF4794" w:rsidRDefault="00EF4794" w:rsidP="00EF4794"/>
    <w:p w14:paraId="4BCA614E" w14:textId="77777777" w:rsidR="00EF4794" w:rsidRDefault="00EF4794" w:rsidP="00EF4794"/>
    <w:p w14:paraId="2E03C048" w14:textId="77777777" w:rsidR="00EF4794" w:rsidRDefault="00EF4794" w:rsidP="00EF4794"/>
    <w:p w14:paraId="60F466EA" w14:textId="77777777" w:rsidR="005F30CA" w:rsidRDefault="00EF4794" w:rsidP="00EF4794">
      <w:pPr>
        <w:tabs>
          <w:tab w:val="left" w:pos="2436"/>
          <w:tab w:val="left" w:pos="2589"/>
          <w:tab w:val="left" w:pos="6832"/>
        </w:tabs>
      </w:pPr>
      <w:r>
        <w:tab/>
        <w:t>(a)</w:t>
      </w:r>
      <w:r>
        <w:tab/>
        <w:t>(b)</w:t>
      </w:r>
      <w:r>
        <w:tab/>
      </w:r>
    </w:p>
    <w:p w14:paraId="1B1D1A44" w14:textId="77777777" w:rsidR="00EF4794" w:rsidRDefault="00941F1B" w:rsidP="00EF4794">
      <w:pPr>
        <w:tabs>
          <w:tab w:val="left" w:pos="2589"/>
          <w:tab w:val="left" w:pos="6832"/>
        </w:tabs>
      </w:pPr>
      <w:r>
        <w:rPr>
          <w:noProof/>
          <w:lang w:val="en-IN" w:eastAsia="en-IN"/>
        </w:rPr>
        <w:drawing>
          <wp:anchor distT="0" distB="0" distL="114300" distR="114300" simplePos="0" relativeHeight="251661312" behindDoc="0" locked="0" layoutInCell="1" allowOverlap="1" wp14:anchorId="2C0368AA" wp14:editId="19D31DFF">
            <wp:simplePos x="0" y="0"/>
            <wp:positionH relativeFrom="column">
              <wp:posOffset>3151505</wp:posOffset>
            </wp:positionH>
            <wp:positionV relativeFrom="paragraph">
              <wp:posOffset>125095</wp:posOffset>
            </wp:positionV>
            <wp:extent cx="2363470" cy="1974215"/>
            <wp:effectExtent l="0" t="0" r="0" b="698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 3.jpg"/>
                    <pic:cNvPicPr/>
                  </pic:nvPicPr>
                  <pic:blipFill rotWithShape="1">
                    <a:blip r:embed="rId19">
                      <a:extLst>
                        <a:ext uri="{28A0092B-C50C-407E-A947-70E740481C1C}">
                          <a14:useLocalDpi xmlns:a14="http://schemas.microsoft.com/office/drawing/2010/main" val="0"/>
                        </a:ext>
                      </a:extLst>
                    </a:blip>
                    <a:srcRect l="1" r="-2" b="7317"/>
                    <a:stretch/>
                  </pic:blipFill>
                  <pic:spPr bwMode="auto">
                    <a:xfrm>
                      <a:off x="0" y="0"/>
                      <a:ext cx="2363470" cy="19742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IN" w:eastAsia="en-IN"/>
        </w:rPr>
        <w:drawing>
          <wp:anchor distT="0" distB="0" distL="114300" distR="114300" simplePos="0" relativeHeight="251662336" behindDoc="0" locked="0" layoutInCell="1" allowOverlap="1" wp14:anchorId="53328A1D" wp14:editId="54E96981">
            <wp:simplePos x="0" y="0"/>
            <wp:positionH relativeFrom="column">
              <wp:posOffset>379095</wp:posOffset>
            </wp:positionH>
            <wp:positionV relativeFrom="paragraph">
              <wp:posOffset>125095</wp:posOffset>
            </wp:positionV>
            <wp:extent cx="2392680" cy="1974215"/>
            <wp:effectExtent l="0" t="0" r="7620" b="698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4.jfif"/>
                    <pic:cNvPicPr/>
                  </pic:nvPicPr>
                  <pic:blipFill>
                    <a:blip r:embed="rId20">
                      <a:extLst>
                        <a:ext uri="{28A0092B-C50C-407E-A947-70E740481C1C}">
                          <a14:useLocalDpi xmlns:a14="http://schemas.microsoft.com/office/drawing/2010/main" val="0"/>
                        </a:ext>
                      </a:extLst>
                    </a:blip>
                    <a:stretch>
                      <a:fillRect/>
                    </a:stretch>
                  </pic:blipFill>
                  <pic:spPr>
                    <a:xfrm>
                      <a:off x="0" y="0"/>
                      <a:ext cx="2392680" cy="1974215"/>
                    </a:xfrm>
                    <a:prstGeom prst="rect">
                      <a:avLst/>
                    </a:prstGeom>
                  </pic:spPr>
                </pic:pic>
              </a:graphicData>
            </a:graphic>
            <wp14:sizeRelH relativeFrom="page">
              <wp14:pctWidth>0</wp14:pctWidth>
            </wp14:sizeRelH>
            <wp14:sizeRelV relativeFrom="page">
              <wp14:pctHeight>0</wp14:pctHeight>
            </wp14:sizeRelV>
          </wp:anchor>
        </w:drawing>
      </w:r>
    </w:p>
    <w:p w14:paraId="468574D3" w14:textId="77777777" w:rsidR="00EF4794" w:rsidRPr="00EF4794" w:rsidRDefault="00EF4794" w:rsidP="00EF4794"/>
    <w:p w14:paraId="08DF9F7E" w14:textId="77777777" w:rsidR="00EF4794" w:rsidRPr="00EF4794" w:rsidRDefault="00EF4794" w:rsidP="00EF4794"/>
    <w:p w14:paraId="05F65A47" w14:textId="77777777" w:rsidR="00EF4794" w:rsidRPr="00EF4794" w:rsidRDefault="00EF4794" w:rsidP="00EF4794"/>
    <w:p w14:paraId="56F1FD6E" w14:textId="77777777" w:rsidR="00EF4794" w:rsidRPr="00EF4794" w:rsidRDefault="00EF4794" w:rsidP="00EF4794"/>
    <w:p w14:paraId="1C94422D" w14:textId="77777777" w:rsidR="00EF4794" w:rsidRPr="00EF4794" w:rsidRDefault="00EF4794" w:rsidP="00EF4794"/>
    <w:p w14:paraId="7EBB6A52" w14:textId="77777777" w:rsidR="00EF4794" w:rsidRPr="00EF4794" w:rsidRDefault="00EF4794" w:rsidP="00EF4794"/>
    <w:p w14:paraId="76EAD1E8" w14:textId="77777777" w:rsidR="00EF4794" w:rsidRPr="00EF4794" w:rsidRDefault="00EF4794" w:rsidP="00EF4794"/>
    <w:p w14:paraId="2983B6E1" w14:textId="77777777" w:rsidR="00EF4794" w:rsidRPr="00EF4794" w:rsidRDefault="00EF4794" w:rsidP="00EF4794"/>
    <w:p w14:paraId="3D0BAA7C" w14:textId="77777777" w:rsidR="00EF4794" w:rsidRPr="00EF4794" w:rsidRDefault="00EF4794" w:rsidP="00EF4794"/>
    <w:p w14:paraId="03981B3C" w14:textId="77777777" w:rsidR="00EF4794" w:rsidRDefault="00EF4794" w:rsidP="00EF4794"/>
    <w:p w14:paraId="7D598B82" w14:textId="77777777" w:rsidR="00EF4794" w:rsidRDefault="00EF4794" w:rsidP="00EF4794"/>
    <w:p w14:paraId="6F49FBB3" w14:textId="77777777" w:rsidR="00941F1B" w:rsidRDefault="00941F1B" w:rsidP="00EF4794"/>
    <w:p w14:paraId="0449FD70" w14:textId="77777777" w:rsidR="00EF4794" w:rsidRDefault="00EF4794" w:rsidP="00EF4794">
      <w:pPr>
        <w:tabs>
          <w:tab w:val="left" w:pos="2374"/>
          <w:tab w:val="left" w:pos="6848"/>
        </w:tabs>
      </w:pPr>
      <w:r>
        <w:tab/>
        <w:t xml:space="preserve">(c)                                                                </w:t>
      </w:r>
      <w:proofErr w:type="gramStart"/>
      <w:r>
        <w:t xml:space="preserve">   (</w:t>
      </w:r>
      <w:proofErr w:type="gramEnd"/>
      <w:r>
        <w:t>d)</w:t>
      </w:r>
    </w:p>
    <w:p w14:paraId="258C6B76" w14:textId="373C91DF" w:rsidR="00A736F6" w:rsidRDefault="003E1A90" w:rsidP="00A736F6">
      <w:pPr>
        <w:pStyle w:val="FigureCaption"/>
      </w:pPr>
      <w:r w:rsidRPr="00113EEE">
        <w:rPr>
          <w:b/>
        </w:rPr>
        <w:t>Figure</w:t>
      </w:r>
      <w:r w:rsidR="000B55CC">
        <w:rPr>
          <w:b/>
        </w:rPr>
        <w:t xml:space="preserve"> </w:t>
      </w:r>
      <w:r w:rsidRPr="00113EEE">
        <w:rPr>
          <w:b/>
        </w:rPr>
        <w:t>5.</w:t>
      </w:r>
      <w:r>
        <w:t xml:space="preserve"> </w:t>
      </w:r>
      <w:r w:rsidR="000B55CC">
        <w:t xml:space="preserve">(a)-(d) </w:t>
      </w:r>
      <w:r w:rsidR="00A736F6">
        <w:t>Ultra</w:t>
      </w:r>
      <w:r w:rsidR="007A2A46">
        <w:t xml:space="preserve"> </w:t>
      </w:r>
      <w:r w:rsidR="00C36D28">
        <w:t>sound scans</w:t>
      </w:r>
      <w:r w:rsidR="00A736F6">
        <w:t xml:space="preserve"> images of various parts of the human body.</w:t>
      </w:r>
    </w:p>
    <w:p w14:paraId="17034312" w14:textId="77777777" w:rsidR="00466280" w:rsidRDefault="005B4E4C" w:rsidP="005B4E4C">
      <w:pPr>
        <w:pStyle w:val="Heading1"/>
      </w:pPr>
      <w:r w:rsidRPr="005B4E4C">
        <w:t>Deep learning in Small Organ Segmentation</w:t>
      </w:r>
    </w:p>
    <w:p w14:paraId="7330BBAA" w14:textId="4033D866" w:rsidR="00E24BD6" w:rsidRDefault="00A3684E" w:rsidP="00E24BD6">
      <w:pPr>
        <w:pStyle w:val="Paragraph"/>
      </w:pPr>
      <w:r w:rsidRPr="00A3684E">
        <w:t xml:space="preserve">Deep learning, a branch of machine learning, aids in creating models for </w:t>
      </w:r>
      <w:r w:rsidR="006A2A19">
        <w:t xml:space="preserve">abnormality </w:t>
      </w:r>
      <w:r w:rsidRPr="00A3684E">
        <w:t>identification</w:t>
      </w:r>
      <w:r w:rsidR="00BA3DFB">
        <w:t xml:space="preserve"> </w:t>
      </w:r>
      <w:sdt>
        <w:sdtPr>
          <w:rPr>
            <w:color w:val="000000"/>
          </w:rPr>
          <w:tag w:val="MENDELEY_CITATION_v3_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"/>
          <w:id w:val="875825944"/>
          <w:placeholder>
            <w:docPart w:val="DefaultPlaceholder_-1854013440"/>
          </w:placeholder>
        </w:sdtPr>
        <w:sdtContent>
          <w:r w:rsidR="004D5FC3" w:rsidRPr="004D5FC3">
            <w:rPr>
              <w:color w:val="000000"/>
            </w:rPr>
            <w:t>[56]</w:t>
          </w:r>
        </w:sdtContent>
      </w:sdt>
      <w:r w:rsidRPr="00A3684E">
        <w:t>. These models can be automatic, semi-automatic, or hybrid. The core distinction lies in computational layers. "Deep" refers to these layers. Deep learning models utilize many layers for training. The path for assigning credit, or CAP, is vital. CAP links input to output. Deep learning models find features and patterns independently</w:t>
      </w:r>
      <w:r w:rsidR="000E1EF3">
        <w:t xml:space="preserve"> </w:t>
      </w:r>
      <w:sdt>
        <w:sdtPr>
          <w:rPr>
            <w:color w:val="000000"/>
          </w:rPr>
          <w:tag w:val="MENDELEY_CITATION_v3_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"/>
          <w:id w:val="1374964299"/>
          <w:placeholder>
            <w:docPart w:val="DefaultPlaceholder_-1854013440"/>
          </w:placeholder>
        </w:sdtPr>
        <w:sdtContent>
          <w:r w:rsidR="004D5FC3" w:rsidRPr="004D5FC3">
            <w:rPr>
              <w:color w:val="000000"/>
            </w:rPr>
            <w:t>[57]</w:t>
          </w:r>
        </w:sdtContent>
      </w:sdt>
      <w:r w:rsidRPr="00A3684E">
        <w:t xml:space="preserve">. They decide which feature fits which level. Artificial neural networks extract complex data patterns. These networks mimic the brain's structure. They use many connected parts to process information. Deep learning handles data like images and text. These models can also improve their results. They adapt easily to different data and tasks. Machine learning models require supervised training. A programmer must identify the model's features. Feature extraction skill directly impacts </w:t>
      </w:r>
      <w:r w:rsidRPr="00A3684E">
        <w:lastRenderedPageBreak/>
        <w:t>model accuracy. This work is difficult and lengthy. Deep learning offers a key benefit: models self-define features via unsupervised learning. The system first receives prepared data, like images, text, or sound. This data is then divided into training and testing sets. The system learns features from training data. It uses these features to build a predictive model. Deep learning processes input data using nonlinear transformations. It then uses learned information to create the predictive model. Initial predictions may be imperfect. However, models grow more complex with each run. Their predictions steadily improve. This continues until desired accuracy is achieved. Back</w:t>
      </w:r>
      <w:r w:rsidR="009F2CC9">
        <w:t xml:space="preserve"> </w:t>
      </w:r>
      <w:r w:rsidRPr="00A3684E">
        <w:t>propagation is vital for boosting deep learning model accuracy. It computes loss function gradients. Then, it adjusts network weights for better performance</w:t>
      </w:r>
      <w:r w:rsidR="00EA23AF">
        <w:t xml:space="preserve"> </w:t>
      </w:r>
      <w:sdt>
        <w:sdtPr>
          <w:rPr>
            <w:color w:val="000000"/>
          </w:rPr>
          <w:tag w:val="MENDELEY_CITATION_v3_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"/>
          <w:id w:val="2147076035"/>
          <w:placeholder>
            <w:docPart w:val="DefaultPlaceholder_-1854013440"/>
          </w:placeholder>
        </w:sdtPr>
        <w:sdtContent>
          <w:r w:rsidR="004D5FC3" w:rsidRPr="004D5FC3">
            <w:rPr>
              <w:color w:val="000000"/>
            </w:rPr>
            <w:t>[58]</w:t>
          </w:r>
        </w:sdtContent>
      </w:sdt>
      <w:r w:rsidRPr="00A3684E">
        <w:t>. Deep learning methods broadly fall into three main types. These are supervised, unsupervised, and reinforcement learning</w:t>
      </w:r>
      <w:r w:rsidR="00C321F7">
        <w:t xml:space="preserve"> </w:t>
      </w:r>
      <w:sdt>
        <w:sdtPr>
          <w:rPr>
            <w:color w:val="000000"/>
          </w:rPr>
          <w:tag w:val="MENDELEY_CITATION_v3_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"/>
          <w:id w:val="-213036611"/>
          <w:placeholder>
            <w:docPart w:val="DefaultPlaceholder_-1854013440"/>
          </w:placeholder>
        </w:sdtPr>
        <w:sdtContent>
          <w:r w:rsidR="004D5FC3" w:rsidRPr="004D5FC3">
            <w:rPr>
              <w:color w:val="000000"/>
            </w:rPr>
            <w:t>[59]</w:t>
          </w:r>
        </w:sdtContent>
      </w:sdt>
      <w:sdt>
        <w:sdtPr>
          <w:rPr>
            <w:color w:val="000000"/>
          </w:rPr>
          <w:tag w:val="MENDELEY_CITATION_v3_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"/>
          <w:id w:val="22914438"/>
          <w:placeholder>
            <w:docPart w:val="DefaultPlaceholder_-1854013440"/>
          </w:placeholder>
        </w:sdtPr>
        <w:sdtContent>
          <w:r w:rsidR="004D5FC3" w:rsidRPr="004D5FC3">
            <w:rPr>
              <w:color w:val="000000"/>
            </w:rPr>
            <w:t>[60]</w:t>
          </w:r>
        </w:sdtContent>
      </w:sdt>
      <w:r w:rsidRPr="00A3684E">
        <w:t>. Supervised learning uses labeled data for predictions. Unsupervised learning finds patterns in unlabeled data. It then makes predictions from those patterns. Reinforcement learning makes decisions through trial and error</w:t>
      </w:r>
      <w:r w:rsidR="00192DF7">
        <w:t xml:space="preserve"> </w:t>
      </w:r>
      <w:sdt>
        <w:sdtPr>
          <w:rPr>
            <w:color w:val="000000"/>
          </w:rPr>
          <w:tag w:val="MENDELEY_CITATION_v3_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"/>
          <w:id w:val="31770692"/>
          <w:placeholder>
            <w:docPart w:val="DefaultPlaceholder_-1854013440"/>
          </w:placeholder>
        </w:sdtPr>
        <w:sdtContent>
          <w:r w:rsidR="00B559D7" w:rsidRPr="00B559D7">
            <w:rPr>
              <w:color w:val="000000"/>
            </w:rPr>
            <w:t>[61]</w:t>
          </w:r>
        </w:sdtContent>
      </w:sdt>
      <w:r w:rsidRPr="00A3684E">
        <w:t>.</w:t>
      </w:r>
      <w:r w:rsidR="00113EEE">
        <w:t xml:space="preserve"> Figure 6 illustrates a flowchart </w:t>
      </w:r>
      <w:r w:rsidR="008D71D1">
        <w:t>of medical image processing using deep learning techniques.</w:t>
      </w:r>
    </w:p>
    <w:p w14:paraId="2F9C5674" w14:textId="77777777" w:rsidR="00404FAF" w:rsidRDefault="00404FAF" w:rsidP="00E24BD6">
      <w:pPr>
        <w:pStyle w:val="Paragraph"/>
      </w:pPr>
    </w:p>
    <w:p w14:paraId="1BAD76FC" w14:textId="77777777" w:rsidR="00404FAF" w:rsidRPr="00E24BD6" w:rsidRDefault="000843A4" w:rsidP="000843A4">
      <w:pPr>
        <w:pStyle w:val="Paragraph"/>
        <w:jc w:val="center"/>
      </w:pPr>
      <w:r>
        <w:rPr>
          <w:noProof/>
          <w:lang w:val="en-IN" w:eastAsia="en-IN"/>
        </w:rPr>
        <w:drawing>
          <wp:inline distT="0" distB="0" distL="0" distR="0" wp14:anchorId="19815414" wp14:editId="1183516B">
            <wp:extent cx="4834647" cy="4099504"/>
            <wp:effectExtent l="0" t="0" r="444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L"/>
                    <pic:cNvPicPr/>
                  </pic:nvPicPr>
                  <pic:blipFill>
                    <a:blip r:embed="rId21">
                      <a:extLst>
                        <a:ext uri="{28A0092B-C50C-407E-A947-70E740481C1C}">
                          <a14:useLocalDpi xmlns:a14="http://schemas.microsoft.com/office/drawing/2010/main" val="0"/>
                        </a:ext>
                      </a:extLst>
                    </a:blip>
                    <a:stretch>
                      <a:fillRect/>
                    </a:stretch>
                  </pic:blipFill>
                  <pic:spPr>
                    <a:xfrm>
                      <a:off x="0" y="0"/>
                      <a:ext cx="4835548" cy="4100268"/>
                    </a:xfrm>
                    <a:prstGeom prst="rect">
                      <a:avLst/>
                    </a:prstGeom>
                  </pic:spPr>
                </pic:pic>
              </a:graphicData>
            </a:graphic>
          </wp:inline>
        </w:drawing>
      </w:r>
    </w:p>
    <w:p w14:paraId="68BA6907" w14:textId="29B4ED6F" w:rsidR="00403B7D" w:rsidRDefault="000843A4" w:rsidP="0018105D">
      <w:pPr>
        <w:pStyle w:val="FigureCaption"/>
      </w:pPr>
      <w:r w:rsidRPr="00CC0001">
        <w:rPr>
          <w:b/>
        </w:rPr>
        <w:t>Figure</w:t>
      </w:r>
      <w:r w:rsidR="000B55CC">
        <w:rPr>
          <w:b/>
        </w:rPr>
        <w:t xml:space="preserve"> </w:t>
      </w:r>
      <w:r w:rsidRPr="00CC0001">
        <w:rPr>
          <w:b/>
        </w:rPr>
        <w:t>6.</w:t>
      </w:r>
      <w:r>
        <w:t xml:space="preserve"> Basic flowchart of medical image segmentati</w:t>
      </w:r>
      <w:r w:rsidR="00CC0001">
        <w:t>on using</w:t>
      </w:r>
      <w:r>
        <w:t xml:space="preserve"> deep learning.</w:t>
      </w:r>
    </w:p>
    <w:p w14:paraId="525C1652" w14:textId="77777777" w:rsidR="00DA6F28" w:rsidRDefault="00DA6F28" w:rsidP="00DA6F28">
      <w:pPr>
        <w:pStyle w:val="Paragraph"/>
      </w:pPr>
      <w:r>
        <w:t>Supervised learning trains a model with labeled data. Each training data point has an input and its correct output. Analysts examine many such pairs to find the correct output. These methods create a function mapping inputs to outputs. After training, the model is tested with new data. Training continues until the model meets accuracy goals. More examples help improve accuracy and reduce errors. A trained and tested model can then predict outcomes for new, unseen data. Common uses include risk assessment in finance. Image sorting, online recommendations, and fraud detection also use it. Supervised learning has two main branches: classification and regression. Classification sorts data into groups. It finds a category for input data. Classification is used when the output is a distinct class. Decision trees, random forests, and support vector machines are common classification tools. Logistic regression is also widely used. Regression predicts real or continuous values. Examples include weather forecasts and market trends. This method works when input and output variables relate. Regression trees, Bayesian linear regression, and polynomial regression are frequent choices. Line</w:t>
      </w:r>
      <w:r w:rsidR="003E0B4A">
        <w:t>ar and non-linear regression is</w:t>
      </w:r>
      <w:r>
        <w:t xml:space="preserve"> also popular.</w:t>
      </w:r>
    </w:p>
    <w:p w14:paraId="31D12D65" w14:textId="77777777" w:rsidR="00DA1EE0" w:rsidRDefault="00DA6F28" w:rsidP="00A82A86">
      <w:pPr>
        <w:pStyle w:val="Paragraph"/>
      </w:pPr>
      <w:r>
        <w:t xml:space="preserve">Unsupervised learning uses data without labels. It finds patterns without guidance. The system gets raw data. Models find hidden patterns without human help. They then group data by similarities. The goal is to understand data </w:t>
      </w:r>
      <w:r>
        <w:lastRenderedPageBreak/>
        <w:t xml:space="preserve">structure. It groups similar data and compresses it. These algorithms learn without labels. They are good for complex tasks. Examples include anomaly detection and customer grouping. Clustering and association are its main types. Clustering groups data based on common traits. It is a popular method. It splits data into clusters. Types include exclusive and hierarchical clustering. Association finds links between data. It looks for if-then rules. It shows connections between data items. It helps in medical diagnosis and marketing. Common algorithms include </w:t>
      </w:r>
      <w:proofErr w:type="spellStart"/>
      <w:r>
        <w:t>apriori</w:t>
      </w:r>
      <w:proofErr w:type="spellEnd"/>
      <w:r>
        <w:t xml:space="preserve"> and FP-growth.</w:t>
      </w:r>
      <w:r w:rsidR="00A82A86">
        <w:t xml:space="preserve"> </w:t>
      </w:r>
      <w:r>
        <w:t>Reinforcement learning learns by acting in an environment. Google Deep</w:t>
      </w:r>
      <w:r w:rsidR="00ED5437">
        <w:t xml:space="preserve"> </w:t>
      </w:r>
      <w:r>
        <w:t>Mind advanced it in 2013. The agent gets signals from the environment. Its actions earn rewards or penalties. This differs from supervised learning. There is no labeled data or explicit loss function. The agent learns optimal actions. Deep reinforcement learning works for many parameters. It suits complex problems. Derivative-free methods work with fewer parameters. Businesses use it for strategy and automation. It helps agents gain maximum rewards over time. It guides actions in specific situations. It needs much computing power and time. It is less useful with ample supervised data.</w:t>
      </w:r>
    </w:p>
    <w:p w14:paraId="40C73ADB" w14:textId="77777777" w:rsidR="00235F0D" w:rsidRDefault="00235F0D" w:rsidP="00235F0D">
      <w:pPr>
        <w:pStyle w:val="Heading2"/>
      </w:pPr>
      <w:r>
        <w:t>Deep Learning Networks</w:t>
      </w:r>
    </w:p>
    <w:p w14:paraId="3629C21E" w14:textId="4E1DF3BC" w:rsidR="003D67A8" w:rsidRPr="00EA1CE8" w:rsidRDefault="00F46036" w:rsidP="003D67A8">
      <w:pPr>
        <w:pStyle w:val="Paragraph"/>
        <w:ind w:firstLine="0"/>
      </w:pPr>
      <w:r w:rsidRPr="00F46036">
        <w:t>A deep learning network, also known as a deep neural network, is a type of artificial neural network with multiple layers between the input and output layers. These hidden layers allow the network to learn complex patterns and representations from data, enabling it to perform tasks like image recognition, natural language processing, and more</w:t>
      </w:r>
      <w:r w:rsidR="00BC7EF2">
        <w:t xml:space="preserve"> </w:t>
      </w:r>
      <w:sdt>
        <w:sdtPr>
          <w:rPr>
            <w:color w:val="000000"/>
          </w:rPr>
          <w:tag w:val="MENDELEY_CITATION_v3_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"/>
          <w:id w:val="-1540733442"/>
          <w:placeholder>
            <w:docPart w:val="DefaultPlaceholder_-1854013440"/>
          </w:placeholder>
        </w:sdtPr>
        <w:sdtContent>
          <w:r w:rsidR="00B559D7" w:rsidRPr="00B559D7">
            <w:rPr>
              <w:color w:val="000000"/>
            </w:rPr>
            <w:t>[62]</w:t>
          </w:r>
        </w:sdtContent>
      </w:sdt>
      <w:r w:rsidR="00A3217F">
        <w:t xml:space="preserve"> </w:t>
      </w:r>
      <w:sdt>
        <w:sdtPr>
          <w:rPr>
            <w:color w:val="000000"/>
          </w:rPr>
          <w:tag w:val="MENDELEY_CITATION_v3_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"/>
          <w:id w:val="-1418629239"/>
          <w:placeholder>
            <w:docPart w:val="DefaultPlaceholder_-1854013440"/>
          </w:placeholder>
        </w:sdtPr>
        <w:sdtContent>
          <w:r w:rsidR="00B559D7" w:rsidRPr="00B559D7">
            <w:rPr>
              <w:color w:val="000000"/>
            </w:rPr>
            <w:t>[63]</w:t>
          </w:r>
        </w:sdtContent>
      </w:sdt>
      <w:r w:rsidRPr="00F46036">
        <w:t>. Deep learning builds on artificial neural networks. These mimic the human brain's structure and function. The "deep" aspect means many hidden layers. This lets networks learn data patterns step by step. Deep learning models find features on their own. This removes manual work from older machine learning. Large data sets and algorithms train these networks. Back</w:t>
      </w:r>
      <w:r>
        <w:t xml:space="preserve"> </w:t>
      </w:r>
      <w:r w:rsidRPr="00F46036">
        <w:t>propagation fine-tunes network settings. This boosts how well the network performs. Deep learning powers many tools. These include recognizing images and speech. It aids language tasks, robots, and more</w:t>
      </w:r>
      <w:r w:rsidR="00813579">
        <w:t xml:space="preserve"> </w:t>
      </w:r>
      <w:sdt>
        <w:sdtPr>
          <w:rPr>
            <w:color w:val="000000"/>
          </w:rPr>
          <w:tag w:val="MENDELEY_CITATION_v3_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"/>
          <w:id w:val="1487046861"/>
          <w:placeholder>
            <w:docPart w:val="DefaultPlaceholder_-1854013440"/>
          </w:placeholder>
        </w:sdtPr>
        <w:sdtContent>
          <w:r w:rsidR="00B559D7" w:rsidRPr="00B559D7">
            <w:rPr>
              <w:color w:val="000000"/>
            </w:rPr>
            <w:t>[64]</w:t>
          </w:r>
        </w:sdtContent>
      </w:sdt>
      <w:r w:rsidRPr="00F46036">
        <w:t>. The network gets input data. This could be pictures, words, or sensor info. Data moves through several hidden layers. Each layer processes the data. The last layer gives the result. This result might be a category label. It could be a future prediction. Or it could be another needed outcome. During learning, the network updates its parts. It uses prediction errors to adjust. This loop repeats until accuracy is good.</w:t>
      </w:r>
      <w:r w:rsidR="003D67A8">
        <w:t xml:space="preserve"> Figure 7 illustrates the various types of networks in deep learning. </w:t>
      </w:r>
      <w:r w:rsidR="00956207">
        <w:t xml:space="preserve">Deep learning models like CNN, U-Net, attention-based or transformer architectures have become dominant due to their superior performance and automation capabilities </w:t>
      </w:r>
      <w:sdt>
        <w:sdtPr>
          <w:rPr>
            <w:color w:val="000000"/>
          </w:rPr>
          <w:tag w:val="MENDELEY_CITATION_v3_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"/>
          <w:id w:val="-1900588579"/>
          <w:placeholder>
            <w:docPart w:val="DefaultPlaceholder_-1854013440"/>
          </w:placeholder>
        </w:sdtPr>
        <w:sdtContent>
          <w:r w:rsidR="00B559D7" w:rsidRPr="00B559D7">
            <w:rPr>
              <w:color w:val="000000"/>
            </w:rPr>
            <w:t>[65]</w:t>
          </w:r>
        </w:sdtContent>
      </w:sdt>
      <w:r w:rsidR="00956207">
        <w:t>.</w:t>
      </w:r>
      <w:r w:rsidR="00613991">
        <w:t xml:space="preserve"> A clinically applicable deep learning framework can significantly improve the accuracy and efficiency of the segmentation tasks</w:t>
      </w:r>
      <w:r w:rsidR="00D11B4A">
        <w:t xml:space="preserve"> </w:t>
      </w:r>
      <w:sdt>
        <w:sdtPr>
          <w:rPr>
            <w:color w:val="000000"/>
          </w:rPr>
          <w:tag w:val="MENDELEY_CITATION_v3_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"/>
          <w:id w:val="1961678416"/>
          <w:placeholder>
            <w:docPart w:val="DefaultPlaceholder_-1854013440"/>
          </w:placeholder>
        </w:sdtPr>
        <w:sdtContent>
          <w:r w:rsidR="00B559D7" w:rsidRPr="00B559D7">
            <w:rPr>
              <w:color w:val="000000"/>
            </w:rPr>
            <w:t>[66]</w:t>
          </w:r>
        </w:sdtContent>
      </w:sdt>
      <w:r w:rsidR="00613991">
        <w:t>.</w:t>
      </w:r>
    </w:p>
    <w:p w14:paraId="7B08DB93" w14:textId="77777777" w:rsidR="0051419C" w:rsidRDefault="0051419C" w:rsidP="0051419C">
      <w:pPr>
        <w:pStyle w:val="Paragraph"/>
      </w:pPr>
    </w:p>
    <w:p w14:paraId="1DDC9F13" w14:textId="77777777" w:rsidR="00A82A86" w:rsidRPr="0051419C" w:rsidRDefault="00A82A86" w:rsidP="000B55CC">
      <w:pPr>
        <w:pStyle w:val="Paragraph"/>
        <w:jc w:val="center"/>
      </w:pPr>
      <w:r>
        <w:rPr>
          <w:noProof/>
          <w:lang w:val="en-IN" w:eastAsia="en-IN"/>
        </w:rPr>
        <w:drawing>
          <wp:inline distT="0" distB="0" distL="0" distR="0" wp14:anchorId="75D73AA7" wp14:editId="4E8A679A">
            <wp:extent cx="3245485" cy="31851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l ntwrks.png"/>
                    <pic:cNvPicPr/>
                  </pic:nvPicPr>
                  <pic:blipFill>
                    <a:blip r:embed="rId22">
                      <a:extLst>
                        <a:ext uri="{28A0092B-C50C-407E-A947-70E740481C1C}">
                          <a14:useLocalDpi xmlns:a14="http://schemas.microsoft.com/office/drawing/2010/main" val="0"/>
                        </a:ext>
                      </a:extLst>
                    </a:blip>
                    <a:stretch>
                      <a:fillRect/>
                    </a:stretch>
                  </pic:blipFill>
                  <pic:spPr>
                    <a:xfrm>
                      <a:off x="0" y="0"/>
                      <a:ext cx="3245485" cy="3185160"/>
                    </a:xfrm>
                    <a:prstGeom prst="rect">
                      <a:avLst/>
                    </a:prstGeom>
                  </pic:spPr>
                </pic:pic>
              </a:graphicData>
            </a:graphic>
          </wp:inline>
        </w:drawing>
      </w:r>
    </w:p>
    <w:p w14:paraId="33CF5B5E" w14:textId="77777777" w:rsidR="00ED5437" w:rsidRPr="00DA1EE0" w:rsidRDefault="00ED5437" w:rsidP="00DA6F28">
      <w:pPr>
        <w:pStyle w:val="Paragraph"/>
      </w:pPr>
    </w:p>
    <w:p w14:paraId="2DC83DA8" w14:textId="1D057180" w:rsidR="003E1A90" w:rsidRDefault="00A82A86" w:rsidP="00A82A86">
      <w:pPr>
        <w:pStyle w:val="FigureCaption"/>
      </w:pPr>
      <w:r w:rsidRPr="00A82A86">
        <w:rPr>
          <w:b/>
        </w:rPr>
        <w:t>Figure</w:t>
      </w:r>
      <w:r w:rsidR="000B55CC">
        <w:rPr>
          <w:b/>
        </w:rPr>
        <w:t xml:space="preserve"> </w:t>
      </w:r>
      <w:r w:rsidRPr="00A82A86">
        <w:rPr>
          <w:b/>
        </w:rPr>
        <w:t xml:space="preserve">7. </w:t>
      </w:r>
      <w:r w:rsidR="00DB2A63">
        <w:t>Types</w:t>
      </w:r>
      <w:r>
        <w:t xml:space="preserve"> of deep learning networks.</w:t>
      </w:r>
    </w:p>
    <w:p w14:paraId="75F21126" w14:textId="77777777" w:rsidR="002F463D" w:rsidRDefault="002F463D" w:rsidP="00125000">
      <w:pPr>
        <w:pStyle w:val="Heading3"/>
      </w:pPr>
      <w:r>
        <w:lastRenderedPageBreak/>
        <w:t>Convolutional Neural Networks (CNN)</w:t>
      </w:r>
    </w:p>
    <w:p w14:paraId="6288C4B5" w14:textId="07A2A34E" w:rsidR="00C36BD8" w:rsidRDefault="00C36BD8" w:rsidP="00C36BD8">
      <w:pPr>
        <w:pStyle w:val="Paragraph"/>
      </w:pPr>
      <w:r w:rsidRPr="00C36BD8">
        <w:t xml:space="preserve">Convolutional neural networks, or CNNs, are AI systems. They use layered networks to find and sort objects in images. CNNs, also called </w:t>
      </w:r>
      <w:proofErr w:type="spellStart"/>
      <w:r w:rsidRPr="00C36BD8">
        <w:t>ConvNets</w:t>
      </w:r>
      <w:proofErr w:type="spellEnd"/>
      <w:r w:rsidRPr="00C36BD8">
        <w:t>, are a leading deep learning design that learns directly from data. This removes the need for manual feature selection. These networks excel at image tasks and are used for visual recognition and medical scans. They also aid in image segmentation and language processing</w:t>
      </w:r>
      <w:r w:rsidR="00250F8C">
        <w:t xml:space="preserve"> </w:t>
      </w:r>
      <w:sdt>
        <w:sdtPr>
          <w:rPr>
            <w:color w:val="000000"/>
          </w:rPr>
          <w:tag w:val="MENDELEY_CITATION_v3_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"/>
          <w:id w:val="-1732832364"/>
          <w:placeholder>
            <w:docPart w:val="DefaultPlaceholder_-1854013440"/>
          </w:placeholder>
        </w:sdtPr>
        <w:sdtContent>
          <w:r w:rsidR="00B559D7" w:rsidRPr="00B559D7">
            <w:rPr>
              <w:color w:val="000000"/>
            </w:rPr>
            <w:t>[67]</w:t>
          </w:r>
        </w:sdtContent>
      </w:sdt>
      <w:r w:rsidRPr="00C36BD8">
        <w:t>. Its design suits 2D shapes well</w:t>
      </w:r>
      <w:r w:rsidR="007B26C3">
        <w:t xml:space="preserve"> </w:t>
      </w:r>
      <w:sdt>
        <w:sdtPr>
          <w:rPr>
            <w:color w:val="000000"/>
          </w:rPr>
          <w:tag w:val="MENDELEY_CITATION_v3_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"/>
          <w:id w:val="-95943632"/>
          <w:placeholder>
            <w:docPart w:val="DefaultPlaceholder_-1854013440"/>
          </w:placeholder>
        </w:sdtPr>
        <w:sdtContent>
          <w:r w:rsidR="00B559D7" w:rsidRPr="00B559D7">
            <w:rPr>
              <w:color w:val="000000"/>
            </w:rPr>
            <w:t>[68]</w:t>
          </w:r>
        </w:sdtContent>
      </w:sdt>
      <w:r w:rsidRPr="00C36BD8">
        <w:t>. CNNs surpass standard networks, and they find important data on their own. Human input is not required in these networks. CNN is typically composed of three layers</w:t>
      </w:r>
      <w:r w:rsidR="00D64F8C">
        <w:t xml:space="preserve"> </w:t>
      </w:r>
      <w:sdt>
        <w:sdtPr>
          <w:rPr>
            <w:color w:val="000000"/>
          </w:rPr>
          <w:tag w:val="MENDELEY_CITATION_v3_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"/>
          <w:id w:val="536932492"/>
          <w:placeholder>
            <w:docPart w:val="DefaultPlaceholder_-1854013440"/>
          </w:placeholder>
        </w:sdtPr>
        <w:sdtContent>
          <w:r w:rsidR="00B559D7" w:rsidRPr="00B559D7">
            <w:rPr>
              <w:color w:val="000000"/>
            </w:rPr>
            <w:t>[69]</w:t>
          </w:r>
        </w:sdtContent>
      </w:sdt>
      <w:r w:rsidRPr="00C36BD8">
        <w:t>, namely:</w:t>
      </w:r>
    </w:p>
    <w:p w14:paraId="33EF2ECB" w14:textId="77777777" w:rsidR="0022529E" w:rsidRDefault="0022529E" w:rsidP="0022529E">
      <w:pPr>
        <w:pStyle w:val="Paragraph"/>
        <w:numPr>
          <w:ilvl w:val="0"/>
          <w:numId w:val="25"/>
        </w:numPr>
      </w:pPr>
      <w:r>
        <w:t>Convolutional layer</w:t>
      </w:r>
    </w:p>
    <w:p w14:paraId="79E2EFD1" w14:textId="77777777" w:rsidR="0022529E" w:rsidRDefault="0022529E" w:rsidP="0022529E">
      <w:pPr>
        <w:pStyle w:val="Paragraph"/>
        <w:numPr>
          <w:ilvl w:val="0"/>
          <w:numId w:val="25"/>
        </w:numPr>
      </w:pPr>
      <w:r>
        <w:t>Pooling layer</w:t>
      </w:r>
    </w:p>
    <w:p w14:paraId="12172F79" w14:textId="77777777" w:rsidR="0022529E" w:rsidRDefault="0022529E" w:rsidP="0022529E">
      <w:pPr>
        <w:pStyle w:val="Paragraph"/>
        <w:numPr>
          <w:ilvl w:val="0"/>
          <w:numId w:val="25"/>
        </w:numPr>
      </w:pPr>
      <w:r>
        <w:t>Fully connected layer</w:t>
      </w:r>
    </w:p>
    <w:p w14:paraId="1E84E2E4" w14:textId="4818B9E0" w:rsidR="0022529E" w:rsidRDefault="0022529E" w:rsidP="0022529E">
      <w:pPr>
        <w:pStyle w:val="Paragraph"/>
      </w:pPr>
      <w:r>
        <w:t xml:space="preserve">Convolutional layers perform the convolution operation. This process transforms pixels in a receptive field into one value. Applying convolution to an image shrinks its size, and it also consolidates field information into a single pixel. The final output of this layer is a vector. Different convolution types suit various problems. They also help learn specific features. The typical convolution is the 2D convolution layer, often called conv2D. A conv2D filter, or kernel, moves across the 2D input data. It multiplies elements directly, and then it adds up these products for one output pixel. The kernel repeats this process everywhere. It changes one 2D feature map into another. The size of input data and neural network settings are vital in machine learning. Stacking pooling layers controls these dimensions. Pooling layers process each data channel separately. They </w:t>
      </w:r>
      <w:proofErr w:type="spellStart"/>
      <w:r>
        <w:t>summarise</w:t>
      </w:r>
      <w:proofErr w:type="spellEnd"/>
      <w:r>
        <w:t xml:space="preserve"> values to retain key features. This </w:t>
      </w:r>
      <w:proofErr w:type="spellStart"/>
      <w:r>
        <w:t>summarised</w:t>
      </w:r>
      <w:proofErr w:type="spellEnd"/>
      <w:r>
        <w:t xml:space="preserve"> data feeds the next layer. Repeating this process shrinks spatial dimensions. Various methods aggregate these values. Fully connected layers, also known as dense layers, follow convolutional and pooling layers in a CNN</w:t>
      </w:r>
      <w:r w:rsidR="00B4441F">
        <w:t xml:space="preserve"> </w:t>
      </w:r>
      <w:sdt>
        <w:sdtPr>
          <w:rPr>
            <w:color w:val="000000"/>
          </w:rPr>
          <w:tag w:val="MENDELEY_CITATION_v3_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"/>
          <w:id w:val="1154330861"/>
          <w:placeholder>
            <w:docPart w:val="DefaultPlaceholder_-1854013440"/>
          </w:placeholder>
        </w:sdtPr>
        <w:sdtContent>
          <w:r w:rsidR="00B559D7" w:rsidRPr="00B559D7">
            <w:rPr>
              <w:color w:val="000000"/>
            </w:rPr>
            <w:t>[70]</w:t>
          </w:r>
        </w:sdtContent>
      </w:sdt>
      <w:r>
        <w:t xml:space="preserve">. They process features learnt by earlier layers. These features activate selectively. The dense layers then merge these to </w:t>
      </w:r>
      <w:r w:rsidR="004D5D73">
        <w:t>make predictions. Every neuron</w:t>
      </w:r>
      <w:r>
        <w:t xml:space="preserve"> links to every other </w:t>
      </w:r>
      <w:proofErr w:type="spellStart"/>
      <w:r>
        <w:t>neuronee</w:t>
      </w:r>
      <w:proofErr w:type="spellEnd"/>
      <w:r>
        <w:t xml:space="preserve"> in dense layers. This connection scheme gives them their name. They make the final classifications. For image tasks, dense layers decide an image's category</w:t>
      </w:r>
      <w:r w:rsidR="0051794E">
        <w:t xml:space="preserve"> </w:t>
      </w:r>
      <w:sdt>
        <w:sdtPr>
          <w:rPr>
            <w:color w:val="000000"/>
          </w:rPr>
          <w:tag w:val="MENDELEY_CITATION_v3_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"/>
          <w:id w:val="310756305"/>
          <w:placeholder>
            <w:docPart w:val="DefaultPlaceholder_-1854013440"/>
          </w:placeholder>
        </w:sdtPr>
        <w:sdtContent>
          <w:r w:rsidR="00B559D7" w:rsidRPr="00B559D7">
            <w:rPr>
              <w:color w:val="000000"/>
            </w:rPr>
            <w:t>[71]</w:t>
          </w:r>
        </w:sdtContent>
      </w:sdt>
      <w:r>
        <w:t>.</w:t>
      </w:r>
    </w:p>
    <w:p w14:paraId="6B010590" w14:textId="77777777" w:rsidR="0012469E" w:rsidRDefault="0012469E" w:rsidP="0022529E">
      <w:pPr>
        <w:pStyle w:val="Paragraph"/>
      </w:pPr>
    </w:p>
    <w:p w14:paraId="213F631F" w14:textId="77777777" w:rsidR="00674676" w:rsidRPr="00C36BD8" w:rsidRDefault="0012469E" w:rsidP="0022529E">
      <w:pPr>
        <w:pStyle w:val="Paragraph"/>
      </w:pPr>
      <w:r>
        <w:rPr>
          <w:noProof/>
          <w:lang w:val="en-IN" w:eastAsia="en-IN"/>
        </w:rPr>
        <w:drawing>
          <wp:inline distT="0" distB="0" distL="0" distR="0" wp14:anchorId="4D3B4592" wp14:editId="75E8D10C">
            <wp:extent cx="5595257" cy="3200400"/>
            <wp:effectExtent l="0" t="0" r="571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nn"/>
                    <pic:cNvPicPr/>
                  </pic:nvPicPr>
                  <pic:blipFill rotWithShape="1">
                    <a:blip r:embed="rId23" cstate="print">
                      <a:extLst>
                        <a:ext uri="{28A0092B-C50C-407E-A947-70E740481C1C}">
                          <a14:useLocalDpi xmlns:a14="http://schemas.microsoft.com/office/drawing/2010/main" val="0"/>
                        </a:ext>
                      </a:extLst>
                    </a:blip>
                    <a:srcRect l="3437" t="16585" r="2455" b="7184"/>
                    <a:stretch/>
                  </pic:blipFill>
                  <pic:spPr bwMode="auto">
                    <a:xfrm>
                      <a:off x="0" y="0"/>
                      <a:ext cx="5593404" cy="3199340"/>
                    </a:xfrm>
                    <a:prstGeom prst="rect">
                      <a:avLst/>
                    </a:prstGeom>
                    <a:ln>
                      <a:noFill/>
                    </a:ln>
                    <a:extLst>
                      <a:ext uri="{53640926-AAD7-44D8-BBD7-CCE9431645EC}">
                        <a14:shadowObscured xmlns:a14="http://schemas.microsoft.com/office/drawing/2010/main"/>
                      </a:ext>
                    </a:extLst>
                  </pic:spPr>
                </pic:pic>
              </a:graphicData>
            </a:graphic>
          </wp:inline>
        </w:drawing>
      </w:r>
    </w:p>
    <w:p w14:paraId="17CA4ED7" w14:textId="7E52863B" w:rsidR="00A948F3" w:rsidRDefault="0012469E" w:rsidP="0012469E">
      <w:pPr>
        <w:pStyle w:val="FigureCaption"/>
      </w:pPr>
      <w:r w:rsidRPr="0012469E">
        <w:rPr>
          <w:b/>
        </w:rPr>
        <w:t>Figure</w:t>
      </w:r>
      <w:r w:rsidR="000B55CC">
        <w:rPr>
          <w:b/>
        </w:rPr>
        <w:t xml:space="preserve"> </w:t>
      </w:r>
      <w:r w:rsidRPr="0012469E">
        <w:rPr>
          <w:b/>
        </w:rPr>
        <w:t>8.</w:t>
      </w:r>
      <w:r>
        <w:t xml:space="preserve"> Architecture of Convolutional Neural Network</w:t>
      </w:r>
    </w:p>
    <w:p w14:paraId="473F58E2" w14:textId="650474C1" w:rsidR="00492445" w:rsidRDefault="00982B59" w:rsidP="00492445">
      <w:pPr>
        <w:pStyle w:val="Paragraph"/>
      </w:pPr>
      <w:r>
        <w:t xml:space="preserve">Figure 8 displays the architecture of the convolutional neural networks. </w:t>
      </w:r>
      <w:r w:rsidRPr="00982B59">
        <w:t>Deep learning networks are fundamental to deep learning. These systems, also called deep neural networks or artificial neural networks, learn complex data patterns. They use this learning for predictions and classifications. Many types of deep learning networks exist. These include feed</w:t>
      </w:r>
      <w:r>
        <w:t xml:space="preserve"> </w:t>
      </w:r>
      <w:r w:rsidRPr="00982B59">
        <w:t>forward, convolutional, and recurrent networks. Others are long short-term memory, auto</w:t>
      </w:r>
      <w:r>
        <w:t xml:space="preserve"> </w:t>
      </w:r>
      <w:r w:rsidRPr="00982B59">
        <w:t>encoders, and transformers</w:t>
      </w:r>
      <w:r w:rsidR="00B16A20">
        <w:t xml:space="preserve"> </w:t>
      </w:r>
      <w:sdt>
        <w:sdtPr>
          <w:rPr>
            <w:color w:val="000000"/>
          </w:rPr>
          <w:tag w:val="MENDELEY_CITATION_v3_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"/>
          <w:id w:val="-1098092672"/>
          <w:placeholder>
            <w:docPart w:val="DefaultPlaceholder_-1854013440"/>
          </w:placeholder>
        </w:sdtPr>
        <w:sdtContent>
          <w:r w:rsidR="00B559D7" w:rsidRPr="00B559D7">
            <w:rPr>
              <w:color w:val="000000"/>
            </w:rPr>
            <w:t>[72]</w:t>
          </w:r>
        </w:sdtContent>
      </w:sdt>
      <w:r w:rsidRPr="00982B59">
        <w:t>. Generative adversarial networks are also used. Deep belief networks and graph neural networks are other examples. Each network type suits specific tasks and data. They handle image sorting, language tasks, and data sequences. This section outlines prominent deep learning networks</w:t>
      </w:r>
      <w:r w:rsidR="00A5027E">
        <w:t xml:space="preserve"> </w:t>
      </w:r>
      <w:sdt>
        <w:sdtPr>
          <w:rPr>
            <w:color w:val="000000"/>
          </w:rPr>
          <w:tag w:val="MENDELEY_CITATION_v3_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"/>
          <w:id w:val="-1959408041"/>
          <w:placeholder>
            <w:docPart w:val="DefaultPlaceholder_-1854013440"/>
          </w:placeholder>
        </w:sdtPr>
        <w:sdtContent>
          <w:r w:rsidR="00B559D7" w:rsidRPr="00B559D7">
            <w:rPr>
              <w:color w:val="000000"/>
            </w:rPr>
            <w:t>[73]</w:t>
          </w:r>
        </w:sdtContent>
      </w:sdt>
      <w:r w:rsidRPr="00982B59">
        <w:t xml:space="preserve">. Convolutional neural networks receive </w:t>
      </w:r>
      <w:r w:rsidRPr="00982B59">
        <w:lastRenderedPageBreak/>
        <w:t>detailed attention. Their use in brain tumor classification is significant. CNNs are widely used neural networks</w:t>
      </w:r>
      <w:r w:rsidR="00776075">
        <w:t xml:space="preserve"> </w:t>
      </w:r>
      <w:sdt>
        <w:sdtPr>
          <w:rPr>
            <w:color w:val="000000"/>
          </w:rPr>
          <w:tag w:val="MENDELEY_CITATION_v3_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"/>
          <w:id w:val="1676451640"/>
          <w:placeholder>
            <w:docPart w:val="DefaultPlaceholder_-1854013440"/>
          </w:placeholder>
        </w:sdtPr>
        <w:sdtContent>
          <w:r w:rsidR="00B559D7" w:rsidRPr="00B559D7">
            <w:rPr>
              <w:color w:val="000000"/>
            </w:rPr>
            <w:t>[74]</w:t>
          </w:r>
        </w:sdtContent>
      </w:sdt>
      <w:r w:rsidRPr="00982B59">
        <w:t>. They offer many advantages over other types.</w:t>
      </w:r>
    </w:p>
    <w:p w14:paraId="6441BA94" w14:textId="77777777" w:rsidR="000A00C5" w:rsidRDefault="00D01D0F" w:rsidP="00D01D0F">
      <w:pPr>
        <w:pStyle w:val="Heading2"/>
      </w:pPr>
      <w:r>
        <w:t>U-Net</w:t>
      </w:r>
    </w:p>
    <w:p w14:paraId="489FAFDC" w14:textId="144544DF" w:rsidR="0026376D" w:rsidRPr="0026376D" w:rsidRDefault="001E127E" w:rsidP="0026376D">
      <w:pPr>
        <w:pStyle w:val="Paragraph"/>
      </w:pPr>
      <w:r w:rsidRPr="00593AC1">
        <w:t>The U-Net architecture, introduced in 2015, has transformed deep learning. It dominated the 2015 ISBI cell tracking challenge. U-</w:t>
      </w:r>
      <w:r>
        <w:t>Net excels at segmenting neuron</w:t>
      </w:r>
      <w:r w:rsidRPr="00593AC1">
        <w:t xml:space="preserve"> structures in microscopy images</w:t>
      </w:r>
      <w:r w:rsidR="008E3714">
        <w:t xml:space="preserve"> </w:t>
      </w:r>
      <w:sdt>
        <w:sdtPr>
          <w:rPr>
            <w:color w:val="000000"/>
          </w:rPr>
          <w:tag w:val="MENDELEY_CITATION_v3_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"/>
          <w:id w:val="-1278874772"/>
          <w:placeholder>
            <w:docPart w:val="DefaultPlaceholder_-1854013440"/>
          </w:placeholder>
        </w:sdtPr>
        <w:sdtContent>
          <w:r w:rsidR="00B559D7" w:rsidRPr="00B559D7">
            <w:rPr>
              <w:color w:val="000000"/>
            </w:rPr>
            <w:t>[75]</w:t>
          </w:r>
        </w:sdtContent>
      </w:sdt>
      <w:r w:rsidRPr="00593AC1">
        <w:t xml:space="preserve">. </w:t>
      </w:r>
      <w:r w:rsidR="00640390" w:rsidRPr="00640390">
        <w:t>U-Net is a convolutional neural network with an encoder-decoder architecture. It is widely used for biomedical segmentation tasks</w:t>
      </w:r>
      <w:r w:rsidR="004B0CC8">
        <w:t xml:space="preserve"> </w:t>
      </w:r>
      <w:sdt>
        <w:sdtPr>
          <w:rPr>
            <w:color w:val="000000"/>
          </w:rPr>
          <w:tag w:val="MENDELEY_CITATION_v3_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"/>
          <w:id w:val="-1660304926"/>
          <w:placeholder>
            <w:docPart w:val="DefaultPlaceholder_-1854013440"/>
          </w:placeholder>
        </w:sdtPr>
        <w:sdtContent>
          <w:r w:rsidR="00B559D7" w:rsidRPr="00B559D7">
            <w:rPr>
              <w:color w:val="000000"/>
            </w:rPr>
            <w:t>[76]</w:t>
          </w:r>
        </w:sdtContent>
      </w:sdt>
      <w:sdt>
        <w:sdtPr>
          <w:rPr>
            <w:color w:val="000000"/>
          </w:rPr>
          <w:tag w:val="MENDELEY_CITATION_v3_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"/>
          <w:id w:val="-1261829674"/>
          <w:placeholder>
            <w:docPart w:val="DefaultPlaceholder_-1854013440"/>
          </w:placeholder>
        </w:sdtPr>
        <w:sdtContent>
          <w:r w:rsidR="00B559D7" w:rsidRPr="00B559D7">
            <w:rPr>
              <w:color w:val="000000"/>
            </w:rPr>
            <w:t>[77]</w:t>
          </w:r>
        </w:sdtContent>
      </w:sdt>
      <w:r w:rsidR="00640390" w:rsidRPr="00640390">
        <w:t>.</w:t>
      </w:r>
      <w:r w:rsidR="00640390">
        <w:t xml:space="preserve"> </w:t>
      </w:r>
      <w:r w:rsidRPr="00593AC1">
        <w:t xml:space="preserve">This architecture can process large images efficiently on modern GPUs. Its great success has led to many variations. These include </w:t>
      </w:r>
      <w:proofErr w:type="spellStart"/>
      <w:r w:rsidRPr="00593AC1">
        <w:t>LadderNet</w:t>
      </w:r>
      <w:proofErr w:type="spellEnd"/>
      <w:r w:rsidRPr="00593AC1">
        <w:t>, attention-based U-Net, R2-UNet, and U-Net with residual or dense blocks</w:t>
      </w:r>
      <w:r w:rsidR="00B34B57">
        <w:t xml:space="preserve"> </w:t>
      </w:r>
      <w:sdt>
        <w:sdtPr>
          <w:rPr>
            <w:color w:val="000000"/>
          </w:rPr>
          <w:tag w:val="MENDELEY_CITATION_v3_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"/>
          <w:id w:val="1341896467"/>
          <w:placeholder>
            <w:docPart w:val="DefaultPlaceholder_-1854013440"/>
          </w:placeholder>
        </w:sdtPr>
        <w:sdtContent>
          <w:r w:rsidR="00B559D7" w:rsidRPr="00B559D7">
            <w:rPr>
              <w:color w:val="000000"/>
            </w:rPr>
            <w:t>[78]</w:t>
          </w:r>
        </w:sdtContent>
      </w:sdt>
      <w:r w:rsidR="00B559D7">
        <w:rPr>
          <w:color w:val="000000"/>
        </w:rPr>
        <w:t>.</w:t>
      </w:r>
    </w:p>
    <w:p w14:paraId="312A5A92" w14:textId="114370DD" w:rsidR="00D01D0F" w:rsidRDefault="001A4EF8" w:rsidP="00D01D0F">
      <w:pPr>
        <w:pStyle w:val="Paragraph"/>
      </w:pPr>
      <w:r>
        <w:rPr>
          <w:noProof/>
          <w:lang w:val="en-IN" w:eastAsia="en-IN"/>
        </w:rPr>
        <w:drawing>
          <wp:anchor distT="0" distB="0" distL="114300" distR="114300" simplePos="0" relativeHeight="251664384" behindDoc="0" locked="0" layoutInCell="1" allowOverlap="1" wp14:anchorId="7FA89F7C" wp14:editId="02FB4812">
            <wp:simplePos x="0" y="0"/>
            <wp:positionH relativeFrom="column">
              <wp:posOffset>80645</wp:posOffset>
            </wp:positionH>
            <wp:positionV relativeFrom="paragraph">
              <wp:posOffset>1351280</wp:posOffset>
            </wp:positionV>
            <wp:extent cx="5943600" cy="3637915"/>
            <wp:effectExtent l="0" t="0" r="0" b="63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et archi.jpg"/>
                    <pic:cNvPicPr/>
                  </pic:nvPicPr>
                  <pic:blipFill>
                    <a:blip r:embed="rId24">
                      <a:extLst>
                        <a:ext uri="{28A0092B-C50C-407E-A947-70E740481C1C}">
                          <a14:useLocalDpi xmlns:a14="http://schemas.microsoft.com/office/drawing/2010/main" val="0"/>
                        </a:ext>
                      </a:extLst>
                    </a:blip>
                    <a:stretch>
                      <a:fillRect/>
                    </a:stretch>
                  </pic:blipFill>
                  <pic:spPr>
                    <a:xfrm>
                      <a:off x="0" y="0"/>
                      <a:ext cx="5943600" cy="3637915"/>
                    </a:xfrm>
                    <a:prstGeom prst="rect">
                      <a:avLst/>
                    </a:prstGeom>
                  </pic:spPr>
                </pic:pic>
              </a:graphicData>
            </a:graphic>
            <wp14:sizeRelH relativeFrom="page">
              <wp14:pctWidth>0</wp14:pctWidth>
            </wp14:sizeRelH>
            <wp14:sizeRelV relativeFrom="page">
              <wp14:pctHeight>0</wp14:pctHeight>
            </wp14:sizeRelV>
          </wp:anchor>
        </w:drawing>
      </w:r>
      <w:r w:rsidR="00593AC1" w:rsidRPr="00593AC1">
        <w:t>While U-Net is a major deep learning advance, understanding prior methods is important. The sliding window approach, for example, won the 2012 ISBI EM segmentation challenge. It created many sample patches from the training data. This method treated each pixel's class label as a separate task. It used a local patch around each pixel for prediction. The sliding window architecture easily adapted to different datasets. However, the sliding window approach had two key flaws U-Net fixed. First, processing pixels individually caused patch overlap and data redundancy. Second, training was very slow and resource-intensive. These issues impacted its real-world use. U-Net elegantly resolves these problems</w:t>
      </w:r>
      <w:r w:rsidR="00583916">
        <w:t xml:space="preserve"> </w:t>
      </w:r>
      <w:sdt>
        <w:sdtPr>
          <w:rPr>
            <w:color w:val="000000"/>
          </w:rPr>
          <w:tag w:val="MENDELEY_CITATION_v3_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"/>
          <w:id w:val="1683549849"/>
          <w:placeholder>
            <w:docPart w:val="DefaultPlaceholder_-1854013440"/>
          </w:placeholder>
        </w:sdtPr>
        <w:sdtContent>
          <w:r w:rsidR="00B559D7" w:rsidRPr="00B559D7">
            <w:rPr>
              <w:color w:val="000000"/>
            </w:rPr>
            <w:t>[79]</w:t>
          </w:r>
        </w:sdtContent>
      </w:sdt>
      <w:r w:rsidR="00593AC1" w:rsidRPr="00593AC1">
        <w:t>. It uses fully convolutional networks</w:t>
      </w:r>
      <w:sdt>
        <w:sdtPr>
          <w:rPr>
            <w:color w:val="000000"/>
          </w:rPr>
          <w:tag w:val="MENDELEY_CITATION_v3_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"/>
          <w:id w:val="132607657"/>
          <w:placeholder>
            <w:docPart w:val="DefaultPlaceholder_-1854013440"/>
          </w:placeholder>
        </w:sdtPr>
        <w:sdtContent>
          <w:r w:rsidR="00B559D7" w:rsidRPr="00B559D7">
            <w:rPr>
              <w:color w:val="000000"/>
            </w:rPr>
            <w:t>[80]</w:t>
          </w:r>
        </w:sdtContent>
      </w:sdt>
      <w:r w:rsidR="00593AC1" w:rsidRPr="00593AC1">
        <w:t xml:space="preserve">. U-Net captures both context and location information. Its design enables this. The architecture uses shrinking layers followed by </w:t>
      </w:r>
      <w:proofErr w:type="spellStart"/>
      <w:r w:rsidR="00593AC1" w:rsidRPr="00593AC1">
        <w:t>upsampling</w:t>
      </w:r>
      <w:proofErr w:type="spellEnd"/>
      <w:r w:rsidR="001A7588">
        <w:t xml:space="preserve"> </w:t>
      </w:r>
      <w:sdt>
        <w:sdtPr>
          <w:rPr>
            <w:color w:val="000000"/>
          </w:rPr>
          <w:tag w:val="MENDELEY_CITATION_v3_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"/>
          <w:id w:val="220948702"/>
          <w:placeholder>
            <w:docPart w:val="DefaultPlaceholder_-1854013440"/>
          </w:placeholder>
        </w:sdtPr>
        <w:sdtContent>
          <w:r w:rsidR="00B559D7" w:rsidRPr="00B559D7">
            <w:rPr>
              <w:color w:val="000000"/>
            </w:rPr>
            <w:t>[81]</w:t>
          </w:r>
        </w:sdtContent>
      </w:sdt>
      <w:r w:rsidR="00593AC1" w:rsidRPr="00593AC1">
        <w:t>. This produces high-resolution output from input images</w:t>
      </w:r>
      <w:r w:rsidR="003372C4">
        <w:t xml:space="preserve"> </w:t>
      </w:r>
      <w:sdt>
        <w:sdtPr>
          <w:rPr>
            <w:color w:val="000000"/>
          </w:rPr>
          <w:tag w:val="MENDELEY_CITATION_v3_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"/>
          <w:id w:val="-282882692"/>
          <w:placeholder>
            <w:docPart w:val="DefaultPlaceholder_-1854013440"/>
          </w:placeholder>
        </w:sdtPr>
        <w:sdtContent>
          <w:r w:rsidR="00B559D7" w:rsidRPr="00B559D7">
            <w:rPr>
              <w:color w:val="000000"/>
            </w:rPr>
            <w:t>[82]</w:t>
          </w:r>
        </w:sdtContent>
      </w:sdt>
      <w:r w:rsidR="00593AC1" w:rsidRPr="00593AC1">
        <w:t>.</w:t>
      </w:r>
    </w:p>
    <w:p w14:paraId="40E1701A" w14:textId="3EF4839D" w:rsidR="001A4EF8" w:rsidRDefault="001A4EF8" w:rsidP="001A4EF8">
      <w:pPr>
        <w:pStyle w:val="FigureCaption"/>
      </w:pPr>
      <w:r w:rsidRPr="001A4EF8">
        <w:rPr>
          <w:b/>
        </w:rPr>
        <w:t>Figure</w:t>
      </w:r>
      <w:r w:rsidR="000B55CC">
        <w:rPr>
          <w:b/>
        </w:rPr>
        <w:t xml:space="preserve"> </w:t>
      </w:r>
      <w:r w:rsidRPr="001A4EF8">
        <w:rPr>
          <w:b/>
        </w:rPr>
        <w:t>9.</w:t>
      </w:r>
      <w:r w:rsidR="00443B23">
        <w:t xml:space="preserve"> B</w:t>
      </w:r>
      <w:r>
        <w:t>asic architecture of U-Net.</w:t>
      </w:r>
    </w:p>
    <w:p w14:paraId="23965FDA" w14:textId="04021C69" w:rsidR="00A3538D" w:rsidRDefault="00D61856" w:rsidP="00D01D0F">
      <w:pPr>
        <w:pStyle w:val="Paragraph"/>
      </w:pPr>
      <w:r w:rsidRPr="00D61856">
        <w:t>The U-Net architecture originates from a research paper. Its design forms a distinct 'U' shape</w:t>
      </w:r>
      <w:r w:rsidR="00D97E87">
        <w:t xml:space="preserve"> </w:t>
      </w:r>
      <w:sdt>
        <w:sdtPr>
          <w:rPr>
            <w:color w:val="000000"/>
          </w:rPr>
          <w:tag w:val="MENDELEY_CITATION_v3_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"/>
          <w:id w:val="-1485773083"/>
          <w:placeholder>
            <w:docPart w:val="DefaultPlaceholder_-1854013440"/>
          </w:placeholder>
        </w:sdtPr>
        <w:sdtContent>
          <w:r w:rsidR="00B559D7" w:rsidRPr="00B559D7">
            <w:rPr>
              <w:color w:val="000000"/>
            </w:rPr>
            <w:t>[83]</w:t>
          </w:r>
        </w:sdtContent>
      </w:sdt>
      <w:r w:rsidRPr="00D61856">
        <w:t xml:space="preserve">; this visual characteristic gives the network its name. The architecture employs only convolutional layers, and it avoids dense or flattened layers. The structure includes a contracting path. This is followed by an expanding path. An input image enters the U-Net and passes through convolutional layers. These use the </w:t>
      </w:r>
      <w:proofErr w:type="spellStart"/>
      <w:r w:rsidRPr="00D61856">
        <w:t>ReLU</w:t>
      </w:r>
      <w:proofErr w:type="spellEnd"/>
      <w:r w:rsidRPr="00D61856">
        <w:t xml:space="preserve"> activation function. Image dimensions decrease, for instance, from 572x572. This reduction stems from unpadded convolutions. Such convolutions limit the overall image size. The network features encoder blocks on the left. Decoder blocks are on the right. Encoder blocks reduce image size using max-pooling. Strides of 2 are used. Convolutional layers repeat here. They also increase the filter count. Decoder blocks perform </w:t>
      </w:r>
      <w:proofErr w:type="spellStart"/>
      <w:r w:rsidRPr="00D61856">
        <w:t>upsampling</w:t>
      </w:r>
      <w:proofErr w:type="spellEnd"/>
      <w:r w:rsidRPr="00D61856">
        <w:t>. Filter counts decrease in these layers. Skip connections link earlier outputs to decoder layers. These skip connections are crucial. They preserve information loss. This improves overall output values. This method also aids faster model training</w:t>
      </w:r>
      <w:r w:rsidR="00A95281">
        <w:t xml:space="preserve"> </w:t>
      </w:r>
      <w:sdt>
        <w:sdtPr>
          <w:rPr>
            <w:color w:val="000000"/>
          </w:rPr>
          <w:tag w:val="MENDELEY_CITATION_v3_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"/>
          <w:id w:val="-907065115"/>
          <w:placeholder>
            <w:docPart w:val="DefaultPlaceholder_-1854013440"/>
          </w:placeholder>
        </w:sdtPr>
        <w:sdtContent>
          <w:r w:rsidR="00B559D7" w:rsidRPr="00B559D7">
            <w:rPr>
              <w:color w:val="000000"/>
            </w:rPr>
            <w:t>[84]</w:t>
          </w:r>
        </w:sdtContent>
      </w:sdt>
      <w:r w:rsidRPr="00D61856">
        <w:t xml:space="preserve">. The final convolution block has two layers. A final </w:t>
      </w:r>
      <w:r w:rsidRPr="00D61856">
        <w:lastRenderedPageBreak/>
        <w:t>output layer follows. This layer uses a filter of 2. It displays the segmentation result. This final layer can adapt to project needs.</w:t>
      </w:r>
      <w:r w:rsidR="001A4EF8">
        <w:t xml:space="preserve"> The fundamental architecture of a U-Net segmentation model is illustrated in figure 9.</w:t>
      </w:r>
      <w:r w:rsidR="007523EF">
        <w:t xml:space="preserve"> U-Net architectures address the limitations of CNN in capturing long-range dependencies and global context in images</w:t>
      </w:r>
      <w:r w:rsidR="00A47344">
        <w:t xml:space="preserve"> </w:t>
      </w:r>
      <w:sdt>
        <w:sdtPr>
          <w:rPr>
            <w:color w:val="000000"/>
          </w:rPr>
          <w:tag w:val="MENDELEY_CITATION_v3_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"/>
          <w:id w:val="-2104946979"/>
          <w:placeholder>
            <w:docPart w:val="DefaultPlaceholder_-1854013440"/>
          </w:placeholder>
        </w:sdtPr>
        <w:sdtContent>
          <w:r w:rsidR="00B559D7" w:rsidRPr="00B559D7">
            <w:rPr>
              <w:color w:val="000000"/>
            </w:rPr>
            <w:t>[85]</w:t>
          </w:r>
        </w:sdtContent>
      </w:sdt>
      <w:r w:rsidR="007523EF">
        <w:t>.</w:t>
      </w:r>
    </w:p>
    <w:p w14:paraId="5AE7EFD5" w14:textId="77777777" w:rsidR="004E7D99" w:rsidRDefault="00125000" w:rsidP="00125000">
      <w:pPr>
        <w:pStyle w:val="Heading3"/>
      </w:pPr>
      <w:r>
        <w:t xml:space="preserve">Patch Wise Sampling </w:t>
      </w:r>
    </w:p>
    <w:p w14:paraId="0EE89CB8" w14:textId="7609ACEC" w:rsidR="00E31ECF" w:rsidRPr="00E31ECF" w:rsidRDefault="00E31ECF" w:rsidP="00E31ECF">
      <w:pPr>
        <w:pStyle w:val="Paragraph"/>
        <w:rPr>
          <w:lang w:val="en-GB" w:eastAsia="en-GB"/>
        </w:rPr>
      </w:pPr>
      <w:r w:rsidRPr="00E31ECF">
        <w:rPr>
          <w:lang w:val="en-GB" w:eastAsia="en-GB"/>
        </w:rPr>
        <w:t>Training a U-Net architecture on large-scale images frequently necessitates a patch-wise sampling strategy</w:t>
      </w:r>
      <w:r w:rsidR="006D39AB">
        <w:rPr>
          <w:lang w:val="en-GB" w:eastAsia="en-GB"/>
        </w:rPr>
        <w:t xml:space="preserve"> </w:t>
      </w:r>
      <w:sdt>
        <w:sdtPr>
          <w:rPr>
            <w:color w:val="000000"/>
            <w:lang w:val="en-GB" w:eastAsia="en-GB"/>
          </w:rPr>
          <w:tag w:val="MENDELEY_CITATION_v3_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"/>
          <w:id w:val="1725793355"/>
          <w:placeholder>
            <w:docPart w:val="DefaultPlaceholder_-1854013440"/>
          </w:placeholder>
        </w:sdtPr>
        <w:sdtContent>
          <w:r w:rsidR="00B559D7" w:rsidRPr="00B559D7">
            <w:rPr>
              <w:color w:val="000000"/>
              <w:lang w:val="en-GB" w:eastAsia="en-GB"/>
            </w:rPr>
            <w:t>[86]</w:t>
          </w:r>
        </w:sdtContent>
      </w:sdt>
      <w:r w:rsidRPr="00E31ECF">
        <w:rPr>
          <w:lang w:val="en-GB" w:eastAsia="en-GB"/>
        </w:rPr>
        <w:t>. This technique divides expansive images into smaller, manageable sections, often referred to as patches. These patches are intentionally created with some overlap. This segmentation allows the U-Net, which has finite memory constraints, to process images far exceeding its native capacity. The workflow involves extracting these patches, feeding them individually into the U-Net for processing, and then aggregating the resulting predictions. The strategic inclusion of overlapping regions between adjacent patches is crucial for mitigating artifacts that can arise at the boundaries of individual image segments. Without overlap, the U-Net might produce inconsistent or inaccurate predictions at the edges where patches meet. Memory limitations are a common challenge for U-Nets when dealing with high-resolution imagery. Patch sampling effectively circumvents this bottleneck by breaking down the computational load into smaller, more digestible units. This granular approach enables the U-Net to better focus on local contextual information within each patch, leading to more precise segmentation outcomes. Consequently, this method broadens the applicability of the U-Net, making it suitable for a wider array of image sizes during both the training phase and deployment.</w:t>
      </w:r>
    </w:p>
    <w:p w14:paraId="0CD0E642" w14:textId="77777777" w:rsidR="00E31ECF" w:rsidRDefault="00222B8C" w:rsidP="00222B8C">
      <w:pPr>
        <w:pStyle w:val="Paragraph"/>
        <w:jc w:val="center"/>
        <w:rPr>
          <w:lang w:val="en-GB" w:eastAsia="en-GB"/>
        </w:rPr>
      </w:pPr>
      <w:r>
        <w:rPr>
          <w:noProof/>
          <w:lang w:val="en-IN" w:eastAsia="en-IN"/>
        </w:rPr>
        <w:drawing>
          <wp:inline distT="0" distB="0" distL="0" distR="0" wp14:anchorId="7D087CEE" wp14:editId="49AD9E9D">
            <wp:extent cx="4404945" cy="2004646"/>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ws.jpg"/>
                    <pic:cNvPicPr/>
                  </pic:nvPicPr>
                  <pic:blipFill>
                    <a:blip r:embed="rId25">
                      <a:extLst>
                        <a:ext uri="{28A0092B-C50C-407E-A947-70E740481C1C}">
                          <a14:useLocalDpi xmlns:a14="http://schemas.microsoft.com/office/drawing/2010/main" val="0"/>
                        </a:ext>
                      </a:extLst>
                    </a:blip>
                    <a:stretch>
                      <a:fillRect/>
                    </a:stretch>
                  </pic:blipFill>
                  <pic:spPr>
                    <a:xfrm>
                      <a:off x="0" y="0"/>
                      <a:ext cx="4404945" cy="2004646"/>
                    </a:xfrm>
                    <a:prstGeom prst="rect">
                      <a:avLst/>
                    </a:prstGeom>
                  </pic:spPr>
                </pic:pic>
              </a:graphicData>
            </a:graphic>
          </wp:inline>
        </w:drawing>
      </w:r>
    </w:p>
    <w:p w14:paraId="451E3A48" w14:textId="4569F361" w:rsidR="00222B8C" w:rsidRPr="00E31ECF" w:rsidRDefault="00222B8C" w:rsidP="00222B8C">
      <w:pPr>
        <w:pStyle w:val="FigureCaption"/>
        <w:rPr>
          <w:lang w:val="en-GB" w:eastAsia="en-GB"/>
        </w:rPr>
      </w:pPr>
      <w:r w:rsidRPr="00222B8C">
        <w:rPr>
          <w:b/>
          <w:lang w:val="en-GB" w:eastAsia="en-GB"/>
        </w:rPr>
        <w:t>Figure</w:t>
      </w:r>
      <w:r w:rsidR="000B55CC">
        <w:rPr>
          <w:b/>
          <w:lang w:val="en-GB" w:eastAsia="en-GB"/>
        </w:rPr>
        <w:t xml:space="preserve"> </w:t>
      </w:r>
      <w:r w:rsidRPr="00222B8C">
        <w:rPr>
          <w:b/>
          <w:lang w:val="en-GB" w:eastAsia="en-GB"/>
        </w:rPr>
        <w:t>10.</w:t>
      </w:r>
      <w:r>
        <w:rPr>
          <w:lang w:val="en-GB" w:eastAsia="en-GB"/>
        </w:rPr>
        <w:t xml:space="preserve">  Visual representation of the process involved in patch wise sampling.</w:t>
      </w:r>
    </w:p>
    <w:p w14:paraId="33AEC0DC" w14:textId="3026A500" w:rsidR="00125000" w:rsidRDefault="00222B8C" w:rsidP="00E31ECF">
      <w:pPr>
        <w:pStyle w:val="Paragraph"/>
        <w:rPr>
          <w:lang w:val="en-GB" w:eastAsia="en-GB"/>
        </w:rPr>
      </w:pPr>
      <w:r>
        <w:rPr>
          <w:lang w:val="en-GB" w:eastAsia="en-GB"/>
        </w:rPr>
        <w:t xml:space="preserve">Figure 10 provides a detailed representation of the patch wise sampling process. </w:t>
      </w:r>
      <w:r w:rsidR="00E31ECF" w:rsidRPr="00E31ECF">
        <w:rPr>
          <w:lang w:val="en-GB" w:eastAsia="en-GB"/>
        </w:rPr>
        <w:t>The process begins with the systematic division of the input image. This splitting generates a collection of smaller image tiles, typically overlapping. Each of these extracted patches is then passed through the U-Net model for segmentation. After the U-Net processes all the patches, the individual segmentation maps are reassembled to reconstruct the complete prediction for the original, larger image. The overlap incorporated into the patch extraction plays a vital role in ensuring continuity and accuracy across the entire image. It smooths out the transitions between the processed patches, preventing jarring visual discontinuities. Techniques for blending the results from overlapping regions are employed to create a cohesive and seamless final prediction map. The selection of an appropriate patch size presents a trade-off between segmentation accuracy and computational cost. Smaller patches can sometimes yield higher accuracy by providing the U-Net with more focused local detail. However, this often comes at the expense of increased computational demands and can limit the U-Net's ability to learn from broader spatial context. Conversely, larger patches reduce computational overhead but may dilute local details. Careful management of patch overlap and effective blending strategies are paramount for minimizing boundary artifacts and achieving high-quality segmentation across the entire image</w:t>
      </w:r>
      <w:r w:rsidR="0045521D">
        <w:rPr>
          <w:lang w:val="en-GB" w:eastAsia="en-GB"/>
        </w:rPr>
        <w:t xml:space="preserve"> </w:t>
      </w:r>
      <w:sdt>
        <w:sdtPr>
          <w:rPr>
            <w:color w:val="000000"/>
            <w:lang w:val="en-GB" w:eastAsia="en-GB"/>
          </w:rPr>
          <w:tag w:val="MENDELEY_CITATION_v3_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"/>
          <w:id w:val="-2054455915"/>
          <w:placeholder>
            <w:docPart w:val="DefaultPlaceholder_-1854013440"/>
          </w:placeholder>
        </w:sdtPr>
        <w:sdtContent>
          <w:r w:rsidR="00B559D7" w:rsidRPr="00B559D7">
            <w:rPr>
              <w:color w:val="000000"/>
              <w:lang w:val="en-GB" w:eastAsia="en-GB"/>
            </w:rPr>
            <w:t>[87]</w:t>
          </w:r>
        </w:sdtContent>
      </w:sdt>
      <w:r w:rsidR="00E31ECF" w:rsidRPr="00E31ECF">
        <w:rPr>
          <w:lang w:val="en-GB" w:eastAsia="en-GB"/>
        </w:rPr>
        <w:t>.</w:t>
      </w:r>
    </w:p>
    <w:p w14:paraId="5229968E" w14:textId="77777777" w:rsidR="008347EE" w:rsidRDefault="008347EE" w:rsidP="008347EE">
      <w:pPr>
        <w:pStyle w:val="Heading3"/>
      </w:pPr>
      <w:r>
        <w:t>Light</w:t>
      </w:r>
      <w:r w:rsidR="00685D4A">
        <w:t xml:space="preserve"> </w:t>
      </w:r>
      <w:r>
        <w:t>weighted 3D U-Nets</w:t>
      </w:r>
    </w:p>
    <w:p w14:paraId="5E799292" w14:textId="386D2243" w:rsidR="00E270E8" w:rsidRDefault="008347EE" w:rsidP="008347EE">
      <w:pPr>
        <w:pStyle w:val="Paragraph"/>
        <w:rPr>
          <w:lang w:val="en-GB" w:eastAsia="en-GB"/>
        </w:rPr>
      </w:pPr>
      <w:r w:rsidRPr="008347EE">
        <w:rPr>
          <w:lang w:val="en-GB" w:eastAsia="en-GB"/>
        </w:rPr>
        <w:t>Lightweight 3D U-Nets reduce computations and parameters</w:t>
      </w:r>
      <w:r w:rsidR="00B606B0">
        <w:rPr>
          <w:lang w:val="en-GB" w:eastAsia="en-GB"/>
        </w:rPr>
        <w:t xml:space="preserve"> </w:t>
      </w:r>
      <w:sdt>
        <w:sdtPr>
          <w:rPr>
            <w:color w:val="000000"/>
            <w:lang w:val="en-GB" w:eastAsia="en-GB"/>
          </w:rPr>
          <w:tag w:val="MENDELEY_CITATION_v3_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"/>
          <w:id w:val="-1952693366"/>
          <w:placeholder>
            <w:docPart w:val="DefaultPlaceholder_-1854013440"/>
          </w:placeholder>
        </w:sdtPr>
        <w:sdtContent>
          <w:r w:rsidR="00B559D7" w:rsidRPr="00B559D7">
            <w:rPr>
              <w:color w:val="000000"/>
              <w:lang w:val="en-GB" w:eastAsia="en-GB"/>
            </w:rPr>
            <w:t>[88]</w:t>
          </w:r>
        </w:sdtContent>
      </w:sdt>
      <w:r w:rsidRPr="008347EE">
        <w:rPr>
          <w:lang w:val="en-GB" w:eastAsia="en-GB"/>
        </w:rPr>
        <w:t>. They enable the maintenance of accuracy for tasks such as brain tumour and seismic fault segmentation. Techniques include depth</w:t>
      </w:r>
      <w:r w:rsidR="00362AA8">
        <w:rPr>
          <w:lang w:val="en-GB" w:eastAsia="en-GB"/>
        </w:rPr>
        <w:t xml:space="preserve"> </w:t>
      </w:r>
      <w:r w:rsidRPr="008347EE">
        <w:rPr>
          <w:lang w:val="en-GB" w:eastAsia="en-GB"/>
        </w:rPr>
        <w:t>wise separable convolutions. Parallel convolutions and attention mechanisms are also employed. LATUP-N</w:t>
      </w:r>
      <w:r w:rsidR="00E270E8">
        <w:rPr>
          <w:lang w:val="en-GB" w:eastAsia="en-GB"/>
        </w:rPr>
        <w:t>46</w:t>
      </w:r>
    </w:p>
    <w:p w14:paraId="2081AF3D" w14:textId="425F948C" w:rsidR="008347EE" w:rsidRDefault="008347EE" w:rsidP="008347EE">
      <w:pPr>
        <w:pStyle w:val="Paragraph"/>
        <w:rPr>
          <w:lang w:val="en-GB" w:eastAsia="en-GB"/>
        </w:rPr>
      </w:pPr>
      <w:r w:rsidRPr="008347EE">
        <w:rPr>
          <w:lang w:val="en-GB" w:eastAsia="en-GB"/>
        </w:rPr>
        <w:t xml:space="preserve">et uses parallel convolutions and attention for efficiency. 3D-Inception-UNet uses Inception blocks to cut parameters. TDPC-Net uses decoupled convolutions and attention for multi-scale features. Lightweight 3D U-Net </w:t>
      </w:r>
      <w:r w:rsidRPr="008347EE">
        <w:rPr>
          <w:lang w:val="en-GB" w:eastAsia="en-GB"/>
        </w:rPr>
        <w:lastRenderedPageBreak/>
        <w:t xml:space="preserve">splits standard convolution. It uses </w:t>
      </w:r>
      <w:proofErr w:type="spellStart"/>
      <w:r w:rsidRPr="008347EE">
        <w:rPr>
          <w:lang w:val="en-GB" w:eastAsia="en-GB"/>
        </w:rPr>
        <w:t>depthwise</w:t>
      </w:r>
      <w:proofErr w:type="spellEnd"/>
      <w:r w:rsidRPr="008347EE">
        <w:rPr>
          <w:lang w:val="en-GB" w:eastAsia="en-GB"/>
        </w:rPr>
        <w:t xml:space="preserve"> and pointwise stages that cut parameters and computation. Parallel convolutional blocks use different kernel sizes, and they capture multi-scale features, which avoids redundancy. Attention mechanisms focus on important data parts. They boost feature learning and also improve segmentation accuracy. Hierarchical decoupled convolutions break down convolutions. It uses smaller, efficient units which cut complexity and enable the capture of features at many scales. Balancing the network depth and width is crucial for attaining desired performance with fewer resources. Examples of lightweight 3D U-Nets include LATUP-Net, 3D-Inception-UNet, and TDPC-Net. The LATUP-Net model uses parallel convolutions. It adds an attention mechanism, cuts parameters and also matches state-of-the-art models. The 3D-Inception-UNet model adds inception blocks. It significantly reduces parameters and is also used for seismic fault segmentation. TDPC-Net uses decoupled convolutions. It uses a 3D attention mechanism. This model can handle multi-scale features, and it also uses few parameters and operations. Such lightweight 3D models are useful in medical imaging</w:t>
      </w:r>
      <w:r w:rsidR="00C32B44">
        <w:rPr>
          <w:lang w:val="en-GB" w:eastAsia="en-GB"/>
        </w:rPr>
        <w:t xml:space="preserve"> </w:t>
      </w:r>
      <w:sdt>
        <w:sdtPr>
          <w:rPr>
            <w:color w:val="000000"/>
            <w:lang w:val="en-GB" w:eastAsia="en-GB"/>
          </w:rPr>
          <w:tag w:val="MENDELEY_CITATION_v3_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zLjEwNDc5MSIsIklTU04iOiIxNzQ2ODA5NCIsImlzc3VlZCI6eyJkYXRlLXBhcnRzIjpbWzIwMjMsN11dfSwicGFnZSI6IjEwNDc5MSIsInZvbHVtZSI6Ijg0In0sImlzVGVtcG9yYXJ5IjpmYWxzZX1dfQ=="/>
          <w:id w:val="-435525329"/>
          <w:placeholder>
            <w:docPart w:val="DefaultPlaceholder_-1854013440"/>
          </w:placeholder>
        </w:sdtPr>
        <w:sdtContent>
          <w:r w:rsidR="00B559D7" w:rsidRPr="00B559D7">
            <w:rPr>
              <w:color w:val="000000"/>
              <w:lang w:val="en-GB" w:eastAsia="en-GB"/>
            </w:rPr>
            <w:t>[89]</w:t>
          </w:r>
        </w:sdtContent>
      </w:sdt>
      <w:r w:rsidRPr="008347EE">
        <w:rPr>
          <w:lang w:val="en-GB" w:eastAsia="en-GB"/>
        </w:rPr>
        <w:t>. They aid in brain tumour segmentation, segmenting volumetric data and also segmenting faults in seismic data.</w:t>
      </w:r>
    </w:p>
    <w:p w14:paraId="2A2C6EFC" w14:textId="77777777" w:rsidR="00661D50" w:rsidRDefault="007F6ACA" w:rsidP="007F6ACA">
      <w:pPr>
        <w:pStyle w:val="Heading3"/>
      </w:pPr>
      <w:r>
        <w:t>Sparse-attention networks</w:t>
      </w:r>
    </w:p>
    <w:p w14:paraId="05AA7964" w14:textId="51EA4096" w:rsidR="001A4EF8" w:rsidRDefault="005C784E" w:rsidP="005C784E">
      <w:pPr>
        <w:pStyle w:val="Paragraph"/>
      </w:pPr>
      <w:r w:rsidRPr="005C784E">
        <w:t xml:space="preserve">Sparse attention integration within the U-Net architecture significantly enhances its operational efficiency and predictive accuracy by strategically reducing computational overhead. This method </w:t>
      </w:r>
      <w:proofErr w:type="spellStart"/>
      <w:r w:rsidRPr="005C784E">
        <w:t>prioritises</w:t>
      </w:r>
      <w:proofErr w:type="spellEnd"/>
      <w:r w:rsidRPr="005C784E">
        <w:t xml:space="preserve"> the analysis of critical data points rather than processing the entirety of the input. This focused approach directly translates into improved performance metrics, such as increased accuracy and faster execution times, which are vital for complex image manipulation tasks like restoration or precise object segmentation. The underlying principle is to disregard data deemed less relevant or informative. Several techniques facilitate this data </w:t>
      </w:r>
      <w:proofErr w:type="spellStart"/>
      <w:r w:rsidRPr="005C784E">
        <w:t>prioritisation</w:t>
      </w:r>
      <w:proofErr w:type="spellEnd"/>
      <w:r w:rsidRPr="005C784E">
        <w:t xml:space="preserve">. Methods exist for intelligently grouping related data elements or effectively filtering out noise and superfluous information. In contrast, traditional full attention mechanisms demand substantial computing resources, often becoming a bottleneck for real-time applications. Sparse attention circumvents this limitation by substantially lowering computational demands. This allows the model to more effectively identify and </w:t>
      </w:r>
      <w:proofErr w:type="spellStart"/>
      <w:r w:rsidRPr="005C784E">
        <w:t>utilise</w:t>
      </w:r>
      <w:proofErr w:type="spellEnd"/>
      <w:r w:rsidRPr="005C784E">
        <w:t xml:space="preserve"> long-range dependencies within the data and subtle intricate details. This attention mechanism acts by highlighting salient regions of interest while concurrently suppressing or ignoring less important areas. The outcome is a marked improvement in the quality of results for tasks such as image segmentation and image reconstruction. The inherent design of the U-Net, which captures features at multiple resolutions, works synergistically with sparse attention. Within this framework, sparse attention pinpoints and gives preference to valuable data. This cultivates a refined, focused data representation. It effectively scrubs irrelevant or misleading data</w:t>
      </w:r>
      <w:r w:rsidR="00CB4128">
        <w:t xml:space="preserve"> </w:t>
      </w:r>
      <w:sdt>
        <w:sdtPr>
          <w:rPr>
            <w:color w:val="000000"/>
          </w:rPr>
          <w:tag w:val="MENDELEY_CITATION_v3_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"/>
          <w:id w:val="1829867599"/>
          <w:placeholder>
            <w:docPart w:val="DefaultPlaceholder_-1854013440"/>
          </w:placeholder>
        </w:sdtPr>
        <w:sdtContent>
          <w:r w:rsidR="00B559D7" w:rsidRPr="00B559D7">
            <w:rPr>
              <w:color w:val="000000"/>
            </w:rPr>
            <w:t>[90]</w:t>
          </w:r>
        </w:sdtContent>
      </w:sdt>
      <w:r w:rsidRPr="005C784E">
        <w:t>. This capability preserves the model's aptitude for understanding broad contextual relationships across distant parts of an image. This is particularly beneficial for accurate image segmentation and effective image repair. The network can then zero in on critical object boundaries and fine-grained details. It also enables robust correction of degraded image sections. This allows for a deeper comprehension of pixel interrelationships throughout the entire image. Notable examples of U-Net architectures employing sparse attention include Spa-Former, DUSA-</w:t>
      </w:r>
      <w:proofErr w:type="spellStart"/>
      <w:r w:rsidRPr="005C784E">
        <w:t>UNet</w:t>
      </w:r>
      <w:proofErr w:type="spellEnd"/>
      <w:r w:rsidRPr="005C784E">
        <w:t>, and the Dual Attention Residual U-Net. Spa-Former integrates sparse attention specifically for the purpose of image restoration tasks. DUSA-</w:t>
      </w:r>
      <w:proofErr w:type="spellStart"/>
      <w:r w:rsidRPr="005C784E">
        <w:t>UNet</w:t>
      </w:r>
      <w:proofErr w:type="spellEnd"/>
      <w:r w:rsidRPr="005C784E">
        <w:t xml:space="preserve"> applies attention mechanisms to enhance the analysis of road network data. The Dual Attention Residual U-Net leverages sparse attention to capture important contextual information, deliberately ignoring data that offers a weak or negligible signal.</w:t>
      </w:r>
    </w:p>
    <w:p w14:paraId="77FF9B82" w14:textId="77777777" w:rsidR="0037727D" w:rsidRDefault="0037727D" w:rsidP="0037727D">
      <w:pPr>
        <w:pStyle w:val="Heading1"/>
      </w:pPr>
      <w:r>
        <w:t>research challenges</w:t>
      </w:r>
    </w:p>
    <w:p w14:paraId="23FDD48C" w14:textId="1B2C7952" w:rsidR="0037727D" w:rsidRDefault="0037727D" w:rsidP="0037727D">
      <w:pPr>
        <w:pStyle w:val="Paragraph"/>
      </w:pPr>
      <w:proofErr w:type="spellStart"/>
      <w:r w:rsidRPr="0037727D">
        <w:t>Optimising</w:t>
      </w:r>
      <w:proofErr w:type="spellEnd"/>
      <w:r w:rsidRPr="0037727D">
        <w:t xml:space="preserve"> deep learning for small organ segmentation using medical images confronts several challenges. These challenges include data scarcity, the distinctive traits of small organs, and the built-in limitations of deep learning networks. Small organs pose a unique challenge due to their size, unclear edges, and varied forms. Creating useful medical imaging data is a complex task. Patient privacy rules add on to the complexity and cost. Labelling images is a time-consuming task and needs a lot of funding; this limits the data availability</w:t>
      </w:r>
      <w:r w:rsidR="000B29AC">
        <w:t xml:space="preserve"> </w:t>
      </w:r>
      <w:sdt>
        <w:sdtPr>
          <w:rPr>
            <w:color w:val="000000"/>
          </w:rPr>
          <w:tag w:val="MENDELEY_CITATION_v3_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"/>
          <w:id w:val="1864325832"/>
          <w:placeholder>
            <w:docPart w:val="DefaultPlaceholder_-1854013440"/>
          </w:placeholder>
        </w:sdtPr>
        <w:sdtContent>
          <w:r w:rsidR="00B559D7" w:rsidRPr="00B559D7">
            <w:rPr>
              <w:color w:val="000000"/>
            </w:rPr>
            <w:t>[91]</w:t>
          </w:r>
        </w:sdtContent>
      </w:sdt>
      <w:r w:rsidRPr="0037727D">
        <w:t xml:space="preserve">. The problem is worse in the case of small organs or body parts. This causes major class imbalance. The ROI is a tiny part of the medical image where most of the image shows healthy tissue. This skews the data; hence, AI models trained on this data often fail. The models might just guess the common case. This leads to many missed diagnoses, making the AI models more unreliable. Medical images are often gathered from various sources. Each source might use a different scanner. Scanners work and save images in various ways that make these images look different. These variations affect the clarity of the images and the </w:t>
      </w:r>
      <w:proofErr w:type="spellStart"/>
      <w:r w:rsidRPr="0037727D">
        <w:t>detailings</w:t>
      </w:r>
      <w:proofErr w:type="spellEnd"/>
      <w:r w:rsidRPr="0037727D">
        <w:t xml:space="preserve"> present in them. This is called domain shift. Models learn from images in the training dataset. If new images are too different, the model fails to segment them precisely</w:t>
      </w:r>
      <w:r w:rsidR="00D06877">
        <w:t xml:space="preserve"> </w:t>
      </w:r>
      <w:sdt>
        <w:sdtPr>
          <w:rPr>
            <w:color w:val="000000"/>
          </w:rPr>
          <w:tag w:val="MENDELEY_CITATION_v3_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"/>
          <w:id w:val="-1026404609"/>
          <w:placeholder>
            <w:docPart w:val="DefaultPlaceholder_-1854013440"/>
          </w:placeholder>
        </w:sdtPr>
        <w:sdtContent>
          <w:r w:rsidR="00B559D7" w:rsidRPr="00B559D7">
            <w:rPr>
              <w:color w:val="000000"/>
            </w:rPr>
            <w:t>[92]</w:t>
          </w:r>
        </w:sdtContent>
      </w:sdt>
      <w:r w:rsidRPr="0037727D">
        <w:t xml:space="preserve">. A model trained on one hospital's X-rays might fail with another hospital's. One hospital might use a scanner with less power when the </w:t>
      </w:r>
      <w:r w:rsidRPr="0037727D">
        <w:lastRenderedPageBreak/>
        <w:t xml:space="preserve">other might use a scanner that provides more detailed scans. The pictures are not identical, and this difference affects how well doctors can use AI. A model that spots problems in one set of images may miss them in another. It might also assume normal things are abnormalities. This makes AI tools hard to trust. AI needs to work well with different kinds of images. Without fixing domain shift, AI tools are not reliable for real-world medical use. Manual outlining of small anatomical parts is a time-consuming and unreliable task. Experts disagree on exact boundaries. This leads to inconsistent data, and noisy labels affect the performance of deep learning models. Models require clear patterns to learn, as conflicting data makes them less dependable. The optic nerve head exemplifies this issue. It has a small and intricate structure. Minor variations in manual segmentation create noise. Models trained on this data learn </w:t>
      </w:r>
      <w:r w:rsidR="00777566" w:rsidRPr="0037727D">
        <w:t>mixed signals, which degrade</w:t>
      </w:r>
      <w:r w:rsidRPr="0037727D">
        <w:t xml:space="preserve"> their quality and performance. Accurate and repeatable segmentation is essential. Manual methods fail to provide uniform data. AI requires precise data to function correctly.</w:t>
      </w:r>
    </w:p>
    <w:p w14:paraId="5BCFBE53" w14:textId="77777777" w:rsidR="00967C02" w:rsidRDefault="00277CC3" w:rsidP="0037727D">
      <w:pPr>
        <w:pStyle w:val="Paragraph"/>
      </w:pPr>
      <w:r w:rsidRPr="00277CC3">
        <w:t>Precisely segmenting small organs within medical images is a challenging task. Existing deep learning models often use large receptive fields, which are effective for larger structures. But it can blur or entirely miss the subtle, fine details or characteristics of diminutive organs. Small organs exhibit low contrast against their surrounding tissues. This subtle difference makes their edges unclear, creating ambiguity. This visual uncertainty significantly influences the precision and reliability of automated segmentation models. Without sharp, well-defined boundaries, deep learning algorithms struggle to confidently define the organ's precise location. The underlying anatomical variations observed across various patients exacerbate these challenges. Even common small organs present in the human body can vary greatly in their size, shape, and precise location from person to person. This inherent variability demands models that are precise. Furthermore, pathological conditions obscure these delicate structures. The physical presence of more prominent organs also poses a significant obstacle. These prominent structures can easily occlude smaller, adjacent organs. This spatial relationship makes segmenting the small organ a complex task. These combined challenges necessitate the development of a more robust and sophisticated segmentation model that must be capable of capturing minute details and adapting to significant anatomical variability and contextual clutter to achieve reliable performance in medical environments.</w:t>
      </w:r>
    </w:p>
    <w:p w14:paraId="4BC54A39" w14:textId="77777777" w:rsidR="00441F8F" w:rsidRDefault="00441F8F" w:rsidP="00441F8F">
      <w:pPr>
        <w:pStyle w:val="Heading1"/>
      </w:pPr>
      <w:r>
        <w:t>evaluation metrics</w:t>
      </w:r>
    </w:p>
    <w:p w14:paraId="6ABD3EE7" w14:textId="77777777" w:rsidR="00F73827" w:rsidRDefault="00F73827" w:rsidP="00441F8F">
      <w:pPr>
        <w:pStyle w:val="Paragraph"/>
      </w:pPr>
      <w:r w:rsidRPr="00F73827">
        <w:t xml:space="preserve">Evaluation metrics are vital for assessing the performance of machine learning models. Metrics measure how well models meet their objectives. This is true for classification, prediction, and clustering tasks. For rare diseases, high accuracy is not always sufficient; recall is more crucial. It finds all actual cases that prevent wrong diagnoses. Error reduction is essential in financial models. Metrics like MAE and RMSE measure prediction accuracy. MAE averages absolute differences, and RMSE </w:t>
      </w:r>
      <w:proofErr w:type="spellStart"/>
      <w:r w:rsidRPr="00F73827">
        <w:t>penalises</w:t>
      </w:r>
      <w:proofErr w:type="spellEnd"/>
      <w:r w:rsidRPr="00F73827">
        <w:t xml:space="preserve"> larger errors more. The choice depends on risk. Common metrics covered in this article are Dice, </w:t>
      </w:r>
      <w:proofErr w:type="spellStart"/>
      <w:r w:rsidRPr="00F73827">
        <w:t>IoU</w:t>
      </w:r>
      <w:proofErr w:type="spellEnd"/>
      <w:r w:rsidRPr="00F73827">
        <w:t xml:space="preserve"> (overlap accuracy), </w:t>
      </w:r>
      <w:proofErr w:type="spellStart"/>
      <w:r w:rsidRPr="00F73827">
        <w:t>Hausdorff</w:t>
      </w:r>
      <w:proofErr w:type="spellEnd"/>
      <w:r w:rsidRPr="00F73827">
        <w:t xml:space="preserve"> or average surface distances (border precision), SSEGEP for small structures and </w:t>
      </w:r>
      <w:proofErr w:type="spellStart"/>
      <w:r w:rsidRPr="00F73827">
        <w:t>MISm</w:t>
      </w:r>
      <w:proofErr w:type="spellEnd"/>
      <w:r w:rsidRPr="00F73827">
        <w:t xml:space="preserve"> for edge cases where regions are very small or nonexistent. </w:t>
      </w:r>
    </w:p>
    <w:p w14:paraId="792307B8" w14:textId="6E956BD8" w:rsidR="00F73827" w:rsidRDefault="00F73827" w:rsidP="00441F8F">
      <w:pPr>
        <w:pStyle w:val="Paragraph"/>
      </w:pPr>
      <w:r w:rsidRPr="00F73827">
        <w:t>The Dice coefficient measures how well two data sets overlap. It is mostly employed in machine learning for image segmentation. It compares a model's prediction to the actual answer. A higher score represents a better match. It is calculated as twice the overlap size divided by the total size of both sets. A score of 1.0 indicates a perfect match, whereas the score 0.0 represents no overlap. This score shows how accurately a model captures an object's shape and edges. It is a simple metric used to judge segmentation quality</w:t>
      </w:r>
      <w:r w:rsidR="00C83E47">
        <w:t xml:space="preserve"> </w:t>
      </w:r>
      <w:sdt>
        <w:sdtPr>
          <w:rPr>
            <w:color w:val="000000"/>
          </w:rPr>
          <w:tag w:val="MENDELEY_CITATION_v3_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"/>
          <w:id w:val="1570222580"/>
          <w:placeholder>
            <w:docPart w:val="DefaultPlaceholder_-1854013440"/>
          </w:placeholder>
        </w:sdtPr>
        <w:sdtContent>
          <w:r w:rsidR="00B559D7" w:rsidRPr="00B559D7">
            <w:rPr>
              <w:color w:val="000000"/>
            </w:rPr>
            <w:t>[93]</w:t>
          </w:r>
        </w:sdtContent>
      </w:sdt>
      <w:r w:rsidRPr="00F73827">
        <w:t xml:space="preserve">. </w:t>
      </w:r>
      <w:proofErr w:type="spellStart"/>
      <w:r w:rsidRPr="00F73827">
        <w:t>IoU</w:t>
      </w:r>
      <w:proofErr w:type="spellEnd"/>
      <w:r w:rsidRPr="00F73827">
        <w:t xml:space="preserve"> (Intersection over Union) quantifies the degree to which a predicted box overlaps a ground truth box. It's a key metric employed in most of the object detection and image segmentation tasks. It is calculated by dividing the area of overlap between the two boxes by the area of their union. A higher </w:t>
      </w:r>
      <w:proofErr w:type="spellStart"/>
      <w:r w:rsidRPr="00F73827">
        <w:t>IoU</w:t>
      </w:r>
      <w:proofErr w:type="spellEnd"/>
      <w:r w:rsidRPr="00F73827">
        <w:t xml:space="preserve"> score represents a better prediction and vice versa. This metric aids in understanding the precision of object </w:t>
      </w:r>
      <w:proofErr w:type="spellStart"/>
      <w:r w:rsidRPr="00F73827">
        <w:t>localisation</w:t>
      </w:r>
      <w:proofErr w:type="spellEnd"/>
      <w:r w:rsidRPr="00F73827">
        <w:t xml:space="preserve">. </w:t>
      </w:r>
    </w:p>
    <w:p w14:paraId="4FEC1BF3" w14:textId="77777777" w:rsidR="00441F8F" w:rsidRDefault="00F73827" w:rsidP="00441F8F">
      <w:pPr>
        <w:pStyle w:val="Paragraph"/>
      </w:pPr>
      <w:r w:rsidRPr="00F73827">
        <w:t xml:space="preserve">The separation between two sets of points is quantified using the </w:t>
      </w:r>
      <w:proofErr w:type="spellStart"/>
      <w:r w:rsidRPr="00F73827">
        <w:t>Hausdorff</w:t>
      </w:r>
      <w:proofErr w:type="spellEnd"/>
      <w:r w:rsidRPr="00F73827">
        <w:t xml:space="preserve"> distance. It helps with shape comparison in machine learning. The </w:t>
      </w:r>
      <w:proofErr w:type="spellStart"/>
      <w:r w:rsidRPr="00F73827">
        <w:t>Hausdorff</w:t>
      </w:r>
      <w:proofErr w:type="spellEnd"/>
      <w:r w:rsidRPr="00F73827">
        <w:t xml:space="preserve"> distance finds the greatest distance from any point in one shape to the closest point in the other shape. It helps us see how well predicted shapes match original shapes. A smaller </w:t>
      </w:r>
      <w:proofErr w:type="spellStart"/>
      <w:r w:rsidRPr="00F73827">
        <w:t>Hausdorff</w:t>
      </w:r>
      <w:proofErr w:type="spellEnd"/>
      <w:r w:rsidRPr="00F73827">
        <w:t xml:space="preserve"> distance means a better match. It works well for tasks like image segmentation or comparing object boundaries. This metric is sensitive to outliers. SSEGEP is a metric employed for evaluating how well a machine learning model predicts trends. It calculates the accuracy of these predictions over time. Better prediction performance is indicated by a lower SSEGEP score. It's majorly used for models tracking stock prices and weather patterns, as it helps users choose the best forecasting model. </w:t>
      </w:r>
      <w:proofErr w:type="spellStart"/>
      <w:r w:rsidRPr="00F73827">
        <w:t>MISm</w:t>
      </w:r>
      <w:proofErr w:type="spellEnd"/>
      <w:r w:rsidRPr="00F73827">
        <w:t xml:space="preserve"> measures the performance of a machine learning model. It measures the Mean Inverse Score Matching. It represents how well predictions align with actual values. A lower </w:t>
      </w:r>
      <w:proofErr w:type="spellStart"/>
      <w:r w:rsidRPr="00F73827">
        <w:t>MISm</w:t>
      </w:r>
      <w:proofErr w:type="spellEnd"/>
      <w:r w:rsidRPr="00F73827">
        <w:t xml:space="preserve"> score signals better model precision. Its major applications are in regression tasks. It also </w:t>
      </w:r>
      <w:proofErr w:type="spellStart"/>
      <w:r w:rsidRPr="00F73827">
        <w:t>penalises</w:t>
      </w:r>
      <w:proofErr w:type="spellEnd"/>
      <w:r w:rsidRPr="00F73827">
        <w:t xml:space="preserve"> major errors more heavily. A well-chosen metric ensures the reliability of the model.</w:t>
      </w:r>
    </w:p>
    <w:p w14:paraId="2FF907BB" w14:textId="77777777" w:rsidR="004606B6" w:rsidRDefault="00B20520" w:rsidP="00B20520">
      <w:pPr>
        <w:pStyle w:val="Heading1"/>
      </w:pPr>
      <w:r>
        <w:lastRenderedPageBreak/>
        <w:t>FUTURE DIRECTIONS</w:t>
      </w:r>
    </w:p>
    <w:p w14:paraId="7FAA4B39" w14:textId="2B5EBAF2" w:rsidR="00B20520" w:rsidRDefault="006541C8" w:rsidP="00B20520">
      <w:pPr>
        <w:pStyle w:val="Paragraph"/>
      </w:pPr>
      <w:r w:rsidRPr="006541C8">
        <w:t xml:space="preserve">Model training is hindered by the limited availability of labelled data. Advanced learning approaches are capable of solving this. Semi-supervised, few-shot, and partial supervision methods work well with few labels. Organ segmentation research is the best example that proves their value. These methods can be applied to enhance the model outcomes. Self-supervised learning also can be employed. Models are pre-trained on </w:t>
      </w:r>
      <w:proofErr w:type="spellStart"/>
      <w:r w:rsidRPr="006541C8">
        <w:t>unlabelled</w:t>
      </w:r>
      <w:proofErr w:type="spellEnd"/>
      <w:r w:rsidRPr="006541C8">
        <w:t xml:space="preserve"> data that teaches them patterns and features. Generative models like GANs play a vital role. GANs create fake data, which is helpful when available labelled data is scarce. It's useful for small or rare organs. Realistic fake data overcomes this scarcity</w:t>
      </w:r>
      <w:r w:rsidR="00AB78DF">
        <w:t xml:space="preserve"> </w:t>
      </w:r>
      <w:sdt>
        <w:sdtPr>
          <w:rPr>
            <w:color w:val="000000"/>
          </w:rPr>
          <w:tag w:val="MENDELEY_CITATION_v3_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"/>
          <w:id w:val="-1917860825"/>
          <w:placeholder>
            <w:docPart w:val="DefaultPlaceholder_-1854013440"/>
          </w:placeholder>
        </w:sdtPr>
        <w:sdtContent>
          <w:r w:rsidR="002B1C70" w:rsidRPr="002B1C70">
            <w:rPr>
              <w:color w:val="000000"/>
            </w:rPr>
            <w:t>[91]</w:t>
          </w:r>
        </w:sdtContent>
      </w:sdt>
      <w:sdt>
        <w:sdtPr>
          <w:rPr>
            <w:color w:val="000000"/>
          </w:rPr>
          <w:tag w:val="MENDELEY_CITATION_v3_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"/>
          <w:id w:val="766428451"/>
          <w:placeholder>
            <w:docPart w:val="DefaultPlaceholder_-1854013440"/>
          </w:placeholder>
        </w:sdtPr>
        <w:sdtContent>
          <w:r w:rsidR="00B559D7" w:rsidRPr="00B559D7">
            <w:rPr>
              <w:color w:val="000000"/>
            </w:rPr>
            <w:t>[94]</w:t>
          </w:r>
        </w:sdtContent>
      </w:sdt>
      <w:r w:rsidRPr="006541C8">
        <w:t xml:space="preserve">. It helps models to train over more variety, which helps them work better. Domain adaptation and federated learning can be employed to handle scanner or site differences. Federated learning helps in private multi-site collaboration. This helps in improving outcomes from varied data. Adversarial training, like IMA, guards against noisy inputs. It protects against attacks without affecting segmentation. </w:t>
      </w:r>
      <w:proofErr w:type="spellStart"/>
      <w:r w:rsidRPr="006541C8">
        <w:t>MedRDF</w:t>
      </w:r>
      <w:proofErr w:type="spellEnd"/>
      <w:r w:rsidRPr="006541C8">
        <w:t xml:space="preserve"> provides strong inference. It creates and combines noisy versions during use that build system stability. Bayesian networks or ensembles calculate model uncertainty. Uncertain results get flagged for doctors, which fosters trust. It is crucial for risky medical cases. Integrating domain knowledge into models includes prior knowledge, like anatomy rules or maps from experts</w:t>
      </w:r>
      <w:r w:rsidR="009D1902">
        <w:t xml:space="preserve"> </w:t>
      </w:r>
      <w:sdt>
        <w:sdtPr>
          <w:rPr>
            <w:color w:val="000000"/>
          </w:rPr>
          <w:tag w:val="MENDELEY_CITATION_v3_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"/>
          <w:id w:val="2120950594"/>
          <w:placeholder>
            <w:docPart w:val="DefaultPlaceholder_-1854013440"/>
          </w:placeholder>
        </w:sdtPr>
        <w:sdtContent>
          <w:r w:rsidR="002B1C70" w:rsidRPr="002B1C70">
            <w:rPr>
              <w:color w:val="000000"/>
            </w:rPr>
            <w:t>[95]</w:t>
          </w:r>
        </w:sdtContent>
      </w:sdt>
      <w:r w:rsidRPr="006541C8">
        <w:t>. It guides models to key areas and also helps in times of data scarcity. AI methods can be employed to explain decisions. Doctors require clear outputs, as they must see where the AI is unsure or why it made a prediction. It also ensures safer usage of such automated segmentation models. Creating compact models ensures quick analysis. This is a key application for clinical settings and edge tools. Add segmentation tools such as IoMT to health systems or phone apps. It helps to monitor patients continuously in real time and also helps in care settings</w:t>
      </w:r>
      <w:r w:rsidR="00386D8E">
        <w:t xml:space="preserve"> </w:t>
      </w:r>
      <w:sdt>
        <w:sdtPr>
          <w:rPr>
            <w:color w:val="000000"/>
          </w:rPr>
          <w:tag w:val="MENDELEY_CITATION_v3_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"/>
          <w:id w:val="1412422557"/>
          <w:placeholder>
            <w:docPart w:val="DefaultPlaceholder_-1854013440"/>
          </w:placeholder>
        </w:sdtPr>
        <w:sdtContent>
          <w:r w:rsidR="002B1C70" w:rsidRPr="002B1C70">
            <w:rPr>
              <w:color w:val="000000"/>
            </w:rPr>
            <w:t>[96]</w:t>
          </w:r>
        </w:sdtContent>
      </w:sdt>
      <w:r w:rsidRPr="006541C8">
        <w:t>. Linking segmentation results with image-genomics insights to find non-invasive markers provides biological details beyond basic shape.</w:t>
      </w:r>
    </w:p>
    <w:p w14:paraId="4314D60C" w14:textId="77777777" w:rsidR="000944D1" w:rsidRDefault="000944D1" w:rsidP="000944D1">
      <w:pPr>
        <w:pStyle w:val="Heading1"/>
      </w:pPr>
      <w:r>
        <w:t>conclusion</w:t>
      </w:r>
    </w:p>
    <w:p w14:paraId="11646C72" w14:textId="77777777" w:rsidR="000944D1" w:rsidRPr="000944D1" w:rsidRDefault="00C3130B" w:rsidP="000944D1">
      <w:pPr>
        <w:pStyle w:val="Paragraph"/>
      </w:pPr>
      <w:r w:rsidRPr="00C3130B">
        <w:t xml:space="preserve">This study offers a thorough review of the advancing deep learning networks that are being </w:t>
      </w:r>
      <w:proofErr w:type="spellStart"/>
      <w:r w:rsidRPr="00C3130B">
        <w:t>utilised</w:t>
      </w:r>
      <w:proofErr w:type="spellEnd"/>
      <w:r w:rsidRPr="00C3130B">
        <w:t xml:space="preserve"> for automated medical image segmentation. It majorly focuses on small organ segmentation using images or scans obtained from distinct medical imaging sources. CT, MRI, PET, and ultrasound are among the most commonly used imaging modalities in clinical environments. These are certain non-invasive techniques employed to view the inner structures of the human body without any incision or cuts. CT and MRI are among the most prevalently used imaging techniques that play a vital role in medical environments. Such techniques, along with contrast agents, are used to get a clear view of the smaller organs present in our human body. Conventional image classification techniques include manual segmentation of medical images gathered from such imaging modalities. Manual segmentation of scans is a complex and time-consuming task. It requires an expert to be present for segmentation tasks. Deep learning models can be incorporated in segmentation tasks to </w:t>
      </w:r>
      <w:proofErr w:type="spellStart"/>
      <w:r w:rsidRPr="00C3130B">
        <w:t>optimise</w:t>
      </w:r>
      <w:proofErr w:type="spellEnd"/>
      <w:r w:rsidRPr="00C3130B">
        <w:t xml:space="preserve"> the outcomes. Deep learning networks such as CNN provide various architectures such as </w:t>
      </w:r>
      <w:proofErr w:type="spellStart"/>
      <w:r w:rsidRPr="00C3130B">
        <w:t>UNet</w:t>
      </w:r>
      <w:proofErr w:type="spellEnd"/>
      <w:r w:rsidRPr="00C3130B">
        <w:t xml:space="preserve">. These networks can be used to develop models that can be trained with a dataset of medical images. The trained model can then be used for making predictions with unseen data. Such algorithms can be implemented in clinical environments. Such automated segmentation systems can offer various benefits over the traditional methods. This study provides an overview of the majorly used imaging modalities. It also provides a detailed overview of deep learning and its networks. The study majorly focuses on the </w:t>
      </w:r>
      <w:proofErr w:type="spellStart"/>
      <w:r w:rsidRPr="00C3130B">
        <w:t>UNet</w:t>
      </w:r>
      <w:proofErr w:type="spellEnd"/>
      <w:r w:rsidRPr="00C3130B">
        <w:t xml:space="preserve"> architecture and its application in small organ segmentation. Though incorporating deep learning algorithms in the medical field provides clinicians with diverse advantages, there also exist risks, such as wrong diagnoses. Data scarcity can obscure the training process of the models that, in return, might affect the model performance. It is crucial to choose proper evaluation metrics to assess the model. The final outcomes of these metrics indicate the precision and reliability of these models. The study also highlights areas that can be </w:t>
      </w:r>
      <w:proofErr w:type="spellStart"/>
      <w:r w:rsidRPr="00C3130B">
        <w:t>optimised</w:t>
      </w:r>
      <w:proofErr w:type="spellEnd"/>
      <w:r w:rsidRPr="00C3130B">
        <w:t xml:space="preserve"> in the future for better results. It also suggests certain areas for future enhancements which can improve the model performance and its reliability. The review also examined the previous works and found the research gaps. Thus, it provides us with a path through which we can further </w:t>
      </w:r>
      <w:proofErr w:type="spellStart"/>
      <w:r w:rsidRPr="00C3130B">
        <w:t>optimise</w:t>
      </w:r>
      <w:proofErr w:type="spellEnd"/>
      <w:r w:rsidRPr="00C3130B">
        <w:t xml:space="preserve"> the performance of deep learning models in medical image segmentation.</w:t>
      </w:r>
    </w:p>
    <w:p w14:paraId="54A0FBF9" w14:textId="7082DD3F" w:rsidR="00CD7FF8" w:rsidRDefault="002B1C70" w:rsidP="002B1C70">
      <w:pPr>
        <w:pStyle w:val="Heading1"/>
      </w:pPr>
      <w:r>
        <w:t>REFERENCES</w:t>
      </w:r>
    </w:p>
    <w:sdt>
      <w:sdtPr>
        <w:tag w:val="MENDELEY_BIBLIOGRAPHY"/>
        <w:id w:val="-1754811761"/>
        <w:placeholder>
          <w:docPart w:val="DefaultPlaceholder_-1854013440"/>
        </w:placeholder>
      </w:sdtPr>
      <w:sdtContent>
        <w:p w14:paraId="542414F0" w14:textId="6CCF7BBE" w:rsidR="002B1C70" w:rsidRPr="002B1C70" w:rsidRDefault="002B1C70" w:rsidP="002B1C70">
          <w:pPr>
            <w:pStyle w:val="Reference"/>
            <w:ind w:left="-180"/>
            <w:divId w:val="1069645171"/>
          </w:pPr>
          <w:r w:rsidRPr="002B1C70">
            <w:t xml:space="preserve">A. </w:t>
          </w:r>
          <w:proofErr w:type="spellStart"/>
          <w:r w:rsidRPr="002B1C70">
            <w:t>Pratondo</w:t>
          </w:r>
          <w:proofErr w:type="spellEnd"/>
          <w:r w:rsidRPr="002B1C70">
            <w:t xml:space="preserve">, C. K. Chui, and S. H. Ong, “Robust edge-stop functions for edge-based active contour models in medical image segmentation,” </w:t>
          </w:r>
          <w:r w:rsidRPr="002B1C70">
            <w:rPr>
              <w:i/>
              <w:iCs/>
            </w:rPr>
            <w:t>IEEE Signal Process Lett</w:t>
          </w:r>
          <w:r w:rsidRPr="002B1C70">
            <w:t xml:space="preserve">, vol. 23, no. 2, pp. 222–226, Feb. 2016, </w:t>
          </w:r>
          <w:proofErr w:type="spellStart"/>
          <w:r w:rsidRPr="002B1C70">
            <w:t>doi</w:t>
          </w:r>
          <w:proofErr w:type="spellEnd"/>
          <w:r w:rsidRPr="002B1C70">
            <w:t>: 10.1109/LSP.2015.2508039.</w:t>
          </w:r>
        </w:p>
        <w:p w14:paraId="07440EF6" w14:textId="19A32319" w:rsidR="002B1C70" w:rsidRPr="002B1C70" w:rsidRDefault="002B1C70" w:rsidP="002B1C70">
          <w:pPr>
            <w:pStyle w:val="Reference"/>
            <w:ind w:left="-180"/>
            <w:divId w:val="1800680170"/>
          </w:pPr>
          <w:r w:rsidRPr="002B1C70">
            <w:t xml:space="preserve">P. Hu, J. Li, Y. Wang, and D. Kong, “Deep learning in abdominal organ segmentation: A review,” </w:t>
          </w:r>
          <w:r w:rsidRPr="002B1C70">
            <w:rPr>
              <w:i/>
              <w:iCs/>
            </w:rPr>
            <w:t>Intelligent Oncology</w:t>
          </w:r>
          <w:r w:rsidRPr="002B1C70">
            <w:t xml:space="preserve">, Jul. 2025, </w:t>
          </w:r>
          <w:proofErr w:type="spellStart"/>
          <w:r w:rsidRPr="002B1C70">
            <w:t>doi</w:t>
          </w:r>
          <w:proofErr w:type="spellEnd"/>
          <w:r w:rsidRPr="002B1C70">
            <w:t>: 10.1016/j.intonc.2025.06.007.</w:t>
          </w:r>
        </w:p>
        <w:p w14:paraId="58FEA9B0" w14:textId="76C22579" w:rsidR="002B1C70" w:rsidRPr="002B1C70" w:rsidRDefault="002B1C70" w:rsidP="002B1C70">
          <w:pPr>
            <w:pStyle w:val="Reference"/>
            <w:ind w:left="-180"/>
            <w:divId w:val="1083839310"/>
          </w:pPr>
          <w:r w:rsidRPr="002B1C70">
            <w:lastRenderedPageBreak/>
            <w:t xml:space="preserve">R. Wang, T. Lei, R. Cui, B. Zhang, H. Meng, and A. K. Nandi, “Medical Image Segmentation Using Deep Learning: A Survey,” Dec. 2021, </w:t>
          </w:r>
          <w:proofErr w:type="spellStart"/>
          <w:r w:rsidRPr="002B1C70">
            <w:t>doi</w:t>
          </w:r>
          <w:proofErr w:type="spellEnd"/>
          <w:r w:rsidRPr="002B1C70">
            <w:t>: 10.1049/ipr2.12419.</w:t>
          </w:r>
        </w:p>
        <w:p w14:paraId="3CC0B93A" w14:textId="0CF162ED" w:rsidR="002B1C70" w:rsidRPr="002B1C70" w:rsidRDefault="002B1C70" w:rsidP="002B1C70">
          <w:pPr>
            <w:pStyle w:val="Reference"/>
            <w:ind w:left="-180"/>
            <w:divId w:val="1906454486"/>
          </w:pPr>
          <w:r w:rsidRPr="002B1C70">
            <w:t xml:space="preserve">Y. Fu, Y. Lei, T. Wang, W. J. Curran, T. Liu, and X. Yang, “A review of deep </w:t>
          </w:r>
          <w:proofErr w:type="gramStart"/>
          <w:r w:rsidRPr="002B1C70">
            <w:t>learning based</w:t>
          </w:r>
          <w:proofErr w:type="gramEnd"/>
          <w:r w:rsidRPr="002B1C70">
            <w:t xml:space="preserve"> methods for medical image multi-organ segmentation,” May 01, 2021, </w:t>
          </w:r>
          <w:proofErr w:type="spellStart"/>
          <w:r w:rsidRPr="002B1C70">
            <w:rPr>
              <w:i/>
              <w:iCs/>
            </w:rPr>
            <w:t>Associazione</w:t>
          </w:r>
          <w:proofErr w:type="spellEnd"/>
          <w:r w:rsidRPr="002B1C70">
            <w:rPr>
              <w:i/>
              <w:iCs/>
            </w:rPr>
            <w:t xml:space="preserve"> </w:t>
          </w:r>
          <w:proofErr w:type="spellStart"/>
          <w:r w:rsidRPr="002B1C70">
            <w:rPr>
              <w:i/>
              <w:iCs/>
            </w:rPr>
            <w:t>Italiana</w:t>
          </w:r>
          <w:proofErr w:type="spellEnd"/>
          <w:r w:rsidRPr="002B1C70">
            <w:rPr>
              <w:i/>
              <w:iCs/>
            </w:rPr>
            <w:t xml:space="preserve"> di </w:t>
          </w:r>
          <w:proofErr w:type="spellStart"/>
          <w:r w:rsidRPr="002B1C70">
            <w:rPr>
              <w:i/>
              <w:iCs/>
            </w:rPr>
            <w:t>Fisica</w:t>
          </w:r>
          <w:proofErr w:type="spellEnd"/>
          <w:r w:rsidRPr="002B1C70">
            <w:rPr>
              <w:i/>
              <w:iCs/>
            </w:rPr>
            <w:t xml:space="preserve"> Medica</w:t>
          </w:r>
          <w:r w:rsidRPr="002B1C70">
            <w:t xml:space="preserve">. </w:t>
          </w:r>
          <w:proofErr w:type="spellStart"/>
          <w:r w:rsidRPr="002B1C70">
            <w:t>doi</w:t>
          </w:r>
          <w:proofErr w:type="spellEnd"/>
          <w:r w:rsidRPr="002B1C70">
            <w:t>: 10.1016/j.ejmp.2021.05.003.</w:t>
          </w:r>
        </w:p>
        <w:p w14:paraId="488EBC50" w14:textId="7EBA37B0" w:rsidR="002B1C70" w:rsidRPr="002B1C70" w:rsidRDefault="002B1C70" w:rsidP="002B1C70">
          <w:pPr>
            <w:pStyle w:val="Reference"/>
            <w:ind w:left="-180"/>
            <w:divId w:val="611715251"/>
          </w:pPr>
          <w:r w:rsidRPr="002B1C70">
            <w:t xml:space="preserve">S. Seidlitz </w:t>
          </w:r>
          <w:r w:rsidRPr="002B1C70">
            <w:rPr>
              <w:i/>
              <w:iCs/>
            </w:rPr>
            <w:t>et al.</w:t>
          </w:r>
          <w:r w:rsidRPr="002B1C70">
            <w:t xml:space="preserve">, “Robust deep learning-based semantic organ segmentation in hyperspectral images,” </w:t>
          </w:r>
          <w:r w:rsidRPr="002B1C70">
            <w:rPr>
              <w:i/>
              <w:iCs/>
            </w:rPr>
            <w:t>Med Image Anal</w:t>
          </w:r>
          <w:r w:rsidRPr="002B1C70">
            <w:t xml:space="preserve">, vol. 80, Aug. 2022, </w:t>
          </w:r>
          <w:proofErr w:type="spellStart"/>
          <w:r w:rsidRPr="002B1C70">
            <w:t>doi</w:t>
          </w:r>
          <w:proofErr w:type="spellEnd"/>
          <w:r w:rsidRPr="002B1C70">
            <w:t>: 10.1016/j.media.2022.102488.</w:t>
          </w:r>
        </w:p>
        <w:p w14:paraId="26DB2587" w14:textId="403959A0" w:rsidR="002B1C70" w:rsidRPr="002B1C70" w:rsidRDefault="002B1C70" w:rsidP="002B1C70">
          <w:pPr>
            <w:pStyle w:val="Reference"/>
            <w:ind w:left="-180"/>
            <w:divId w:val="780225046"/>
          </w:pPr>
          <w:r w:rsidRPr="002B1C70">
            <w:t xml:space="preserve">X. Liu, L. Qu, Z. Xie, J. Zhao, Y. Shi, and Z. Song, “Towards more precise automatic analysis: a systematic review of deep learning-based multi-organ segmentation,” Dec. 01, 2024, </w:t>
          </w:r>
          <w:r w:rsidRPr="002B1C70">
            <w:rPr>
              <w:i/>
              <w:iCs/>
            </w:rPr>
            <w:t>BioMed Central Ltd</w:t>
          </w:r>
          <w:r w:rsidRPr="002B1C70">
            <w:t xml:space="preserve">. </w:t>
          </w:r>
          <w:proofErr w:type="spellStart"/>
          <w:r w:rsidRPr="002B1C70">
            <w:t>doi</w:t>
          </w:r>
          <w:proofErr w:type="spellEnd"/>
          <w:r w:rsidRPr="002B1C70">
            <w:t>: 10.1186/s12938-024-01238-8.</w:t>
          </w:r>
        </w:p>
        <w:p w14:paraId="403B6510" w14:textId="6BF04DB2" w:rsidR="002B1C70" w:rsidRPr="002B1C70" w:rsidRDefault="002B1C70" w:rsidP="002B1C70">
          <w:pPr>
            <w:pStyle w:val="Reference"/>
            <w:ind w:left="-180"/>
            <w:divId w:val="1899900091"/>
          </w:pPr>
          <w:r w:rsidRPr="002B1C70">
            <w:t xml:space="preserve">Y. Gao, Y. Jiang, Y. Peng, F. Yuan, X. Zhang, and J. Wang, “Medical Image Segmentation: A Comprehensive Review of Deep Learning-Based Methods,” May 01, 2025, </w:t>
          </w:r>
          <w:r w:rsidRPr="002B1C70">
            <w:rPr>
              <w:i/>
              <w:iCs/>
            </w:rPr>
            <w:t>Multidisciplinary Digital Publishing Institute (MDPI)</w:t>
          </w:r>
          <w:r w:rsidRPr="002B1C70">
            <w:t xml:space="preserve">. </w:t>
          </w:r>
          <w:proofErr w:type="spellStart"/>
          <w:r w:rsidRPr="002B1C70">
            <w:t>doi</w:t>
          </w:r>
          <w:proofErr w:type="spellEnd"/>
          <w:r w:rsidRPr="002B1C70">
            <w:t>: 10.3390/tomography11050052.</w:t>
          </w:r>
        </w:p>
        <w:p w14:paraId="41A0F96B" w14:textId="6E984142" w:rsidR="002B1C70" w:rsidRPr="002B1C70" w:rsidRDefault="002B1C70" w:rsidP="002B1C70">
          <w:pPr>
            <w:pStyle w:val="Reference"/>
            <w:ind w:left="-180"/>
            <w:divId w:val="1515609743"/>
          </w:pPr>
          <w:r w:rsidRPr="002B1C70">
            <w:t xml:space="preserve">Y. Chen, L. Xing, L. Yu, H. P. Bagshaw, M. K. </w:t>
          </w:r>
          <w:proofErr w:type="spellStart"/>
          <w:r w:rsidRPr="002B1C70">
            <w:t>Buyyounouski</w:t>
          </w:r>
          <w:proofErr w:type="spellEnd"/>
          <w:r w:rsidRPr="002B1C70">
            <w:t xml:space="preserve">, and B. Han, “Automatic intraprostatic lesion segmentation in multiparametric magnetic resonance images with proposed multiple branch </w:t>
          </w:r>
          <w:proofErr w:type="spellStart"/>
          <w:r w:rsidRPr="002B1C70">
            <w:t>UNet</w:t>
          </w:r>
          <w:proofErr w:type="spellEnd"/>
          <w:r w:rsidRPr="002B1C70">
            <w:t xml:space="preserve">,” </w:t>
          </w:r>
          <w:r w:rsidRPr="002B1C70">
            <w:rPr>
              <w:i/>
              <w:iCs/>
            </w:rPr>
            <w:t>Med Phys</w:t>
          </w:r>
          <w:r w:rsidRPr="002B1C70">
            <w:t xml:space="preserve">, vol. 47, no. 12, pp. 6421–6429, Dec. 2020, </w:t>
          </w:r>
          <w:proofErr w:type="spellStart"/>
          <w:r w:rsidRPr="002B1C70">
            <w:t>doi</w:t>
          </w:r>
          <w:proofErr w:type="spellEnd"/>
          <w:r w:rsidRPr="002B1C70">
            <w:t>: 10.1002/mp.14517.</w:t>
          </w:r>
        </w:p>
        <w:p w14:paraId="578D5935" w14:textId="232099F6" w:rsidR="002B1C70" w:rsidRPr="002B1C70" w:rsidRDefault="002B1C70" w:rsidP="002B1C70">
          <w:pPr>
            <w:pStyle w:val="Reference"/>
            <w:ind w:left="-180"/>
            <w:divId w:val="1785541974"/>
          </w:pPr>
          <w:r w:rsidRPr="002B1C70">
            <w:t>F. Wahid, Y. Ma, D. Khan, M. Aamir, and S. U. K. Bukhari, “Biomedical Image Segmentation: A Systematic Literature Review of Deep Learning Based Object Detection Methods,” Aug. 2024, [Online]. Available: http://arxiv.org/abs/2408.03393</w:t>
          </w:r>
        </w:p>
        <w:p w14:paraId="64A43033" w14:textId="1121C7DB" w:rsidR="002B1C70" w:rsidRPr="002B1C70" w:rsidRDefault="002B1C70" w:rsidP="002B1C70">
          <w:pPr>
            <w:pStyle w:val="Reference"/>
            <w:ind w:left="-180"/>
            <w:divId w:val="622619052"/>
          </w:pPr>
          <w:r w:rsidRPr="002B1C70">
            <w:t xml:space="preserve">N. Tajbakhsh, L. Jeyaseelan, Q. Li, J. N. Chiang, Z. Wu, and X. Ding, “Embracing imperfect datasets: A review of deep learning solutions for medical image segmentation,” </w:t>
          </w:r>
          <w:r w:rsidRPr="002B1C70">
            <w:rPr>
              <w:i/>
              <w:iCs/>
            </w:rPr>
            <w:t>Med Image Anal</w:t>
          </w:r>
          <w:r w:rsidRPr="002B1C70">
            <w:t xml:space="preserve">, vol. 63, p. 101693, Jul. 2020, </w:t>
          </w:r>
          <w:proofErr w:type="spellStart"/>
          <w:r w:rsidRPr="002B1C70">
            <w:t>doi</w:t>
          </w:r>
          <w:proofErr w:type="spellEnd"/>
          <w:r w:rsidRPr="002B1C70">
            <w:t>: 10.1016/j.media.2020.101693.</w:t>
          </w:r>
        </w:p>
        <w:p w14:paraId="09DA0E97" w14:textId="0DFF5FD7" w:rsidR="002B1C70" w:rsidRPr="002B1C70" w:rsidRDefault="002B1C70" w:rsidP="002B1C70">
          <w:pPr>
            <w:pStyle w:val="Reference"/>
            <w:ind w:left="-180"/>
            <w:divId w:val="560403068"/>
          </w:pPr>
          <w:r w:rsidRPr="002B1C70">
            <w:t xml:space="preserve">X. Xie, J. Niu, X. Liu, Z. Chen, S. Tang, and S. Yu, “A survey on incorporating domain knowledge into deep learning for medical image analysis,” </w:t>
          </w:r>
          <w:r w:rsidRPr="002B1C70">
            <w:rPr>
              <w:i/>
              <w:iCs/>
            </w:rPr>
            <w:t>Med Image Anal</w:t>
          </w:r>
          <w:r w:rsidRPr="002B1C70">
            <w:t xml:space="preserve">, vol. 69, p. 101985, Apr. 2021, </w:t>
          </w:r>
          <w:proofErr w:type="spellStart"/>
          <w:r w:rsidRPr="002B1C70">
            <w:t>doi</w:t>
          </w:r>
          <w:proofErr w:type="spellEnd"/>
          <w:r w:rsidRPr="002B1C70">
            <w:t>: 10.1016/j.media.2021.101985.</w:t>
          </w:r>
        </w:p>
        <w:p w14:paraId="0D6E6637" w14:textId="4E80BB2F" w:rsidR="002B1C70" w:rsidRPr="002B1C70" w:rsidRDefault="002B1C70" w:rsidP="002B1C70">
          <w:pPr>
            <w:pStyle w:val="Reference"/>
            <w:ind w:left="-180"/>
            <w:divId w:val="825124735"/>
          </w:pPr>
          <w:r w:rsidRPr="002B1C70">
            <w:t xml:space="preserve">F. Zheng </w:t>
          </w:r>
          <w:r w:rsidRPr="002B1C70">
            <w:rPr>
              <w:i/>
              <w:iCs/>
            </w:rPr>
            <w:t>et al.</w:t>
          </w:r>
          <w:r w:rsidRPr="002B1C70">
            <w:t>, “</w:t>
          </w:r>
          <w:proofErr w:type="spellStart"/>
          <w:r w:rsidRPr="002B1C70">
            <w:t>AFFSegNet</w:t>
          </w:r>
          <w:proofErr w:type="spellEnd"/>
          <w:r w:rsidRPr="002B1C70">
            <w:t>: Adaptive Feature Fusion Segmentation Network for Microtumors and Multi-Organ Segmentation,” Dec. 2024, [Online]. Available: http://arxiv.org/abs/2409.07779</w:t>
          </w:r>
        </w:p>
        <w:p w14:paraId="5F53F7A9" w14:textId="50F83EA4" w:rsidR="002B1C70" w:rsidRPr="002B1C70" w:rsidRDefault="002B1C70" w:rsidP="002B1C70">
          <w:pPr>
            <w:pStyle w:val="Reference"/>
            <w:ind w:left="-180"/>
            <w:divId w:val="683478334"/>
          </w:pPr>
          <w:r w:rsidRPr="002B1C70">
            <w:t xml:space="preserve">Y. Chen </w:t>
          </w:r>
          <w:r w:rsidRPr="002B1C70">
            <w:rPr>
              <w:i/>
              <w:iCs/>
            </w:rPr>
            <w:t>et al.</w:t>
          </w:r>
          <w:r w:rsidRPr="002B1C70">
            <w:t>, “Automated Muscle and Fat Segmentation in Computed Tomography for Comprehensive Body Composition Analysis,” Aug. 2025, [Online]. Available: http://arxiv.org/abs/2502.09779</w:t>
          </w:r>
        </w:p>
        <w:p w14:paraId="33510AA0" w14:textId="3F28912E" w:rsidR="002B1C70" w:rsidRPr="002B1C70" w:rsidRDefault="002B1C70" w:rsidP="002B1C70">
          <w:pPr>
            <w:pStyle w:val="Reference"/>
            <w:ind w:left="-180"/>
            <w:divId w:val="13698285"/>
          </w:pPr>
          <w:r w:rsidRPr="002B1C70">
            <w:t xml:space="preserve">M. Antonelli </w:t>
          </w:r>
          <w:r w:rsidRPr="002B1C70">
            <w:rPr>
              <w:i/>
              <w:iCs/>
            </w:rPr>
            <w:t>et al.</w:t>
          </w:r>
          <w:r w:rsidRPr="002B1C70">
            <w:t xml:space="preserve">, “The Medical Segmentation Decathlon,” </w:t>
          </w:r>
          <w:r w:rsidRPr="002B1C70">
            <w:rPr>
              <w:i/>
              <w:iCs/>
            </w:rPr>
            <w:t>Nat Commun</w:t>
          </w:r>
          <w:r w:rsidRPr="002B1C70">
            <w:t xml:space="preserve">, vol. 13, no. 1, Dec. 2022, </w:t>
          </w:r>
          <w:proofErr w:type="spellStart"/>
          <w:r w:rsidRPr="002B1C70">
            <w:t>doi</w:t>
          </w:r>
          <w:proofErr w:type="spellEnd"/>
          <w:r w:rsidRPr="002B1C70">
            <w:t>: 10.1038/s41467-022-30695-9.</w:t>
          </w:r>
        </w:p>
        <w:p w14:paraId="47117C1C" w14:textId="1BC1EC41" w:rsidR="002B1C70" w:rsidRPr="002B1C70" w:rsidRDefault="002B1C70" w:rsidP="002B1C70">
          <w:pPr>
            <w:pStyle w:val="Reference"/>
            <w:ind w:left="-180"/>
            <w:divId w:val="1585067337"/>
          </w:pPr>
          <w:r w:rsidRPr="002B1C70">
            <w:t xml:space="preserve">D. Karimi, H. Dou, S. K. Warfield, and A. Gholipour, “Deep learning with noisy labels: Exploring techniques and remedies in medical image analysis,” </w:t>
          </w:r>
          <w:r w:rsidRPr="002B1C70">
            <w:rPr>
              <w:i/>
              <w:iCs/>
            </w:rPr>
            <w:t>Med Image Anal</w:t>
          </w:r>
          <w:r w:rsidRPr="002B1C70">
            <w:t xml:space="preserve">, vol. 65, Oct. 2020, </w:t>
          </w:r>
          <w:proofErr w:type="spellStart"/>
          <w:r w:rsidRPr="002B1C70">
            <w:t>doi</w:t>
          </w:r>
          <w:proofErr w:type="spellEnd"/>
          <w:r w:rsidRPr="002B1C70">
            <w:t>: 10.1016/j.media.2020.101759.</w:t>
          </w:r>
        </w:p>
        <w:p w14:paraId="04D30BCD" w14:textId="77995368" w:rsidR="002B1C70" w:rsidRPr="002B1C70" w:rsidRDefault="002B1C70" w:rsidP="002B1C70">
          <w:pPr>
            <w:pStyle w:val="Reference"/>
            <w:ind w:left="-180"/>
            <w:divId w:val="1633558749"/>
          </w:pPr>
          <w:r w:rsidRPr="002B1C70">
            <w:t xml:space="preserve">Y. Fu </w:t>
          </w:r>
          <w:r w:rsidRPr="002B1C70">
            <w:rPr>
              <w:i/>
              <w:iCs/>
            </w:rPr>
            <w:t>et al.</w:t>
          </w:r>
          <w:r w:rsidRPr="002B1C70">
            <w:t xml:space="preserve">, “More </w:t>
          </w:r>
          <w:proofErr w:type="spellStart"/>
          <w:r w:rsidRPr="002B1C70">
            <w:t>unlabelled</w:t>
          </w:r>
          <w:proofErr w:type="spellEnd"/>
          <w:r w:rsidRPr="002B1C70">
            <w:t xml:space="preserve"> data or label more data? A study on semi-supervised laparoscopic image segmentation”, </w:t>
          </w:r>
          <w:proofErr w:type="spellStart"/>
          <w:r w:rsidRPr="002B1C70">
            <w:t>doi</w:t>
          </w:r>
          <w:proofErr w:type="spellEnd"/>
          <w:r w:rsidRPr="002B1C70">
            <w:t>: 10.48550/arXiv.1908.08035.</w:t>
          </w:r>
        </w:p>
        <w:p w14:paraId="2F7871D8" w14:textId="5D425C45" w:rsidR="002B1C70" w:rsidRPr="002B1C70" w:rsidRDefault="002B1C70" w:rsidP="002B1C70">
          <w:pPr>
            <w:pStyle w:val="Reference"/>
            <w:ind w:left="-180"/>
            <w:divId w:val="344476477"/>
          </w:pPr>
          <w:r w:rsidRPr="002B1C70">
            <w:t xml:space="preserve">S. Jegou, M. </w:t>
          </w:r>
          <w:proofErr w:type="spellStart"/>
          <w:r w:rsidRPr="002B1C70">
            <w:t>Drozdzal</w:t>
          </w:r>
          <w:proofErr w:type="spellEnd"/>
          <w:r w:rsidRPr="002B1C70">
            <w:t xml:space="preserve">, D. Vazquez, A. Romero, and Y. Bengio, “The One Hundred Layers Tiramisu: Fully Convolutional </w:t>
          </w:r>
          <w:proofErr w:type="spellStart"/>
          <w:r w:rsidRPr="002B1C70">
            <w:t>DenseNets</w:t>
          </w:r>
          <w:proofErr w:type="spellEnd"/>
          <w:r w:rsidRPr="002B1C70">
            <w:t xml:space="preserve"> for Semantic Segmentation,” in </w:t>
          </w:r>
          <w:r w:rsidRPr="002B1C70">
            <w:rPr>
              <w:i/>
              <w:iCs/>
            </w:rPr>
            <w:t>IEEE Computer Society Conference on Computer Vision and Pattern Recognition Workshops</w:t>
          </w:r>
          <w:r w:rsidRPr="002B1C70">
            <w:t xml:space="preserve">, IEEE Computer Society, Aug. 2017, pp. 1175–1183. </w:t>
          </w:r>
          <w:proofErr w:type="spellStart"/>
          <w:r w:rsidRPr="002B1C70">
            <w:t>doi</w:t>
          </w:r>
          <w:proofErr w:type="spellEnd"/>
          <w:r w:rsidRPr="002B1C70">
            <w:t>: 10.1109/CVPRW.2017.156.</w:t>
          </w:r>
        </w:p>
        <w:p w14:paraId="3AB4320D" w14:textId="1B17E1FE" w:rsidR="002B1C70" w:rsidRPr="002B1C70" w:rsidRDefault="002B1C70" w:rsidP="002B1C70">
          <w:pPr>
            <w:pStyle w:val="Reference"/>
            <w:ind w:left="-180"/>
            <w:divId w:val="1293950153"/>
          </w:pPr>
          <w:r w:rsidRPr="002B1C70">
            <w:t xml:space="preserve">M. J. Khan, H. S. Khan, A. Yousaf, K. Khurshid, and A. Abbas, “Modern Trends in Hyperspectral Image Analysis: A Review,” Mar. 12, 2018, </w:t>
          </w:r>
          <w:r w:rsidRPr="002B1C70">
            <w:rPr>
              <w:i/>
              <w:iCs/>
            </w:rPr>
            <w:t>Institute of Electrical and Electronics Engineers Inc.</w:t>
          </w:r>
          <w:r w:rsidRPr="002B1C70">
            <w:t xml:space="preserve"> </w:t>
          </w:r>
          <w:proofErr w:type="spellStart"/>
          <w:r w:rsidRPr="002B1C70">
            <w:t>doi</w:t>
          </w:r>
          <w:proofErr w:type="spellEnd"/>
          <w:r w:rsidRPr="002B1C70">
            <w:t>: 10.1109/ACCESS.2018.2812999.</w:t>
          </w:r>
        </w:p>
        <w:p w14:paraId="2DF0FA9C" w14:textId="377E4331" w:rsidR="002B1C70" w:rsidRPr="002B1C70" w:rsidRDefault="002B1C70" w:rsidP="002B1C70">
          <w:pPr>
            <w:pStyle w:val="Reference"/>
            <w:ind w:left="-180"/>
            <w:divId w:val="1737514274"/>
          </w:pPr>
          <w:r w:rsidRPr="002B1C70">
            <w:t xml:space="preserve">X. Chen </w:t>
          </w:r>
          <w:r w:rsidRPr="002B1C70">
            <w:rPr>
              <w:i/>
              <w:iCs/>
            </w:rPr>
            <w:t>et al.</w:t>
          </w:r>
          <w:r w:rsidRPr="002B1C70">
            <w:t xml:space="preserve">, “A deep learning-based auto-segmentation system for organs-at-risk on whole-body computed tomography images for radiation therapy,” </w:t>
          </w:r>
          <w:r w:rsidRPr="002B1C70">
            <w:rPr>
              <w:i/>
              <w:iCs/>
            </w:rPr>
            <w:t>Radiotherapy and Oncology</w:t>
          </w:r>
          <w:r w:rsidRPr="002B1C70">
            <w:t xml:space="preserve">, vol. 160, pp. 175–184, Jul. 2021, </w:t>
          </w:r>
          <w:proofErr w:type="spellStart"/>
          <w:r w:rsidRPr="002B1C70">
            <w:t>doi</w:t>
          </w:r>
          <w:proofErr w:type="spellEnd"/>
          <w:r w:rsidRPr="002B1C70">
            <w:t>: 10.1016/j.radonc.2021.04.019.</w:t>
          </w:r>
        </w:p>
        <w:p w14:paraId="10CAFD01" w14:textId="138AF7E5" w:rsidR="002B1C70" w:rsidRPr="002B1C70" w:rsidRDefault="002B1C70" w:rsidP="002B1C70">
          <w:pPr>
            <w:pStyle w:val="Reference"/>
            <w:ind w:left="-180"/>
            <w:divId w:val="1933707557"/>
          </w:pPr>
          <w:r w:rsidRPr="002B1C70">
            <w:t xml:space="preserve">A. E. </w:t>
          </w:r>
          <w:proofErr w:type="spellStart"/>
          <w:r w:rsidRPr="002B1C70">
            <w:t>Kavur</w:t>
          </w:r>
          <w:proofErr w:type="spellEnd"/>
          <w:r w:rsidRPr="002B1C70">
            <w:t xml:space="preserve"> </w:t>
          </w:r>
          <w:r w:rsidRPr="002B1C70">
            <w:rPr>
              <w:i/>
              <w:iCs/>
            </w:rPr>
            <w:t>et al.</w:t>
          </w:r>
          <w:r w:rsidRPr="002B1C70">
            <w:t xml:space="preserve">, “CHAOS Challenge - combined (CT-MR) healthy abdominal organ segmentation,” </w:t>
          </w:r>
          <w:r w:rsidRPr="002B1C70">
            <w:rPr>
              <w:i/>
              <w:iCs/>
            </w:rPr>
            <w:t>Med Image Anal</w:t>
          </w:r>
          <w:r w:rsidRPr="002B1C70">
            <w:t xml:space="preserve">, vol. 69, p. 101950, Apr. 2021, </w:t>
          </w:r>
          <w:proofErr w:type="spellStart"/>
          <w:r w:rsidRPr="002B1C70">
            <w:t>doi</w:t>
          </w:r>
          <w:proofErr w:type="spellEnd"/>
          <w:r w:rsidRPr="002B1C70">
            <w:t>: 10.1016/j.media.2020.101950.</w:t>
          </w:r>
        </w:p>
        <w:p w14:paraId="5658CA08" w14:textId="31342124" w:rsidR="002B1C70" w:rsidRPr="002B1C70" w:rsidRDefault="002B1C70" w:rsidP="002B1C70">
          <w:pPr>
            <w:pStyle w:val="Reference"/>
            <w:ind w:left="-180"/>
            <w:divId w:val="544685575"/>
          </w:pPr>
          <w:r w:rsidRPr="002B1C70">
            <w:t xml:space="preserve">C. Chen, Q. Dou, H. Chen, J. Qin, and P. A. Heng, “Unsupervised Bidirectional Cross-Modality Adaptation via Deeply Synergistic Image and Feature Alignment for Medical Image Segmentation,” </w:t>
          </w:r>
          <w:r w:rsidRPr="002B1C70">
            <w:rPr>
              <w:i/>
              <w:iCs/>
            </w:rPr>
            <w:t>IEEE Trans Med Imaging</w:t>
          </w:r>
          <w:r w:rsidRPr="002B1C70">
            <w:t xml:space="preserve">, vol. 39, no. 7, pp. 2494–2505, Jul. 2020, </w:t>
          </w:r>
          <w:proofErr w:type="spellStart"/>
          <w:r w:rsidRPr="002B1C70">
            <w:t>doi</w:t>
          </w:r>
          <w:proofErr w:type="spellEnd"/>
          <w:r w:rsidRPr="002B1C70">
            <w:t>: 10.1109/TMI.2020.2972701.</w:t>
          </w:r>
        </w:p>
        <w:p w14:paraId="274B775D" w14:textId="106422AC" w:rsidR="002B1C70" w:rsidRPr="002B1C70" w:rsidRDefault="002B1C70" w:rsidP="002B1C70">
          <w:pPr>
            <w:pStyle w:val="Reference"/>
            <w:ind w:left="-180"/>
            <w:divId w:val="40059604"/>
          </w:pPr>
          <w:r w:rsidRPr="002B1C70">
            <w:t xml:space="preserve">W. Yuan, J. Wei, J. Wang, Q. Ma, and T. </w:t>
          </w:r>
          <w:proofErr w:type="spellStart"/>
          <w:r w:rsidRPr="002B1C70">
            <w:t>Tasdizen</w:t>
          </w:r>
          <w:proofErr w:type="spellEnd"/>
          <w:r w:rsidRPr="002B1C70">
            <w:t xml:space="preserve">, “Unified generative adversarial networks for multimodal segmentation from unpaired 3D medical images,” </w:t>
          </w:r>
          <w:r w:rsidRPr="002B1C70">
            <w:rPr>
              <w:i/>
              <w:iCs/>
            </w:rPr>
            <w:t>Med Image Anal</w:t>
          </w:r>
          <w:r w:rsidRPr="002B1C70">
            <w:t xml:space="preserve">, vol. 64, p. 101731, Aug. 2020, </w:t>
          </w:r>
          <w:proofErr w:type="spellStart"/>
          <w:r w:rsidRPr="002B1C70">
            <w:t>doi</w:t>
          </w:r>
          <w:proofErr w:type="spellEnd"/>
          <w:r w:rsidRPr="002B1C70">
            <w:t>: 10.1016/j.media.2020.101731.</w:t>
          </w:r>
        </w:p>
        <w:p w14:paraId="152EF830" w14:textId="3D25850C" w:rsidR="002B1C70" w:rsidRPr="002B1C70" w:rsidRDefault="002B1C70" w:rsidP="002B1C70">
          <w:pPr>
            <w:pStyle w:val="Reference"/>
            <w:ind w:left="-180"/>
            <w:divId w:val="1736928068"/>
          </w:pPr>
          <w:r w:rsidRPr="002B1C70">
            <w:t xml:space="preserve">X. Dai </w:t>
          </w:r>
          <w:r w:rsidRPr="002B1C70">
            <w:rPr>
              <w:i/>
              <w:iCs/>
            </w:rPr>
            <w:t>et al.</w:t>
          </w:r>
          <w:r w:rsidRPr="002B1C70">
            <w:t xml:space="preserve">, “Synthetic CT‐aided multiorgan segmentation for CBCT‐guided adaptive pancreatic radiotherapy,” </w:t>
          </w:r>
          <w:r w:rsidRPr="002B1C70">
            <w:rPr>
              <w:i/>
              <w:iCs/>
            </w:rPr>
            <w:t>Med Phys</w:t>
          </w:r>
          <w:r w:rsidRPr="002B1C70">
            <w:t xml:space="preserve">, vol. 48, no. 11, pp. 7063–7073, Nov. 2021, </w:t>
          </w:r>
          <w:proofErr w:type="spellStart"/>
          <w:r w:rsidRPr="002B1C70">
            <w:t>doi</w:t>
          </w:r>
          <w:proofErr w:type="spellEnd"/>
          <w:r w:rsidRPr="002B1C70">
            <w:t>: 10.1002/mp.15264.</w:t>
          </w:r>
        </w:p>
        <w:p w14:paraId="45F41544" w14:textId="00F4F11E" w:rsidR="002B1C70" w:rsidRPr="002B1C70" w:rsidRDefault="002B1C70" w:rsidP="002B1C70">
          <w:pPr>
            <w:pStyle w:val="Reference"/>
            <w:ind w:left="-180"/>
            <w:divId w:val="873158292"/>
          </w:pPr>
          <w:r w:rsidRPr="002B1C70">
            <w:lastRenderedPageBreak/>
            <w:t xml:space="preserve">L. Huang, M. Li, S. Gou, X. Zhang, and K. Jiang, “Automated Segmentation Method for Low Field 3D Stomach MRI Using Transferred Learning Image Enhancement Network,” </w:t>
          </w:r>
          <w:r w:rsidRPr="002B1C70">
            <w:rPr>
              <w:i/>
              <w:iCs/>
            </w:rPr>
            <w:t>Biomed Res Int</w:t>
          </w:r>
          <w:r w:rsidRPr="002B1C70">
            <w:t xml:space="preserve">, vol. 2021, 2021, </w:t>
          </w:r>
          <w:proofErr w:type="spellStart"/>
          <w:r w:rsidRPr="002B1C70">
            <w:t>doi</w:t>
          </w:r>
          <w:proofErr w:type="spellEnd"/>
          <w:r w:rsidRPr="002B1C70">
            <w:t>: 10.1155/2021/6679603.</w:t>
          </w:r>
        </w:p>
        <w:p w14:paraId="3FE0A4A6" w14:textId="16C838C5" w:rsidR="002B1C70" w:rsidRPr="002B1C70" w:rsidRDefault="002B1C70" w:rsidP="002B1C70">
          <w:pPr>
            <w:pStyle w:val="Reference"/>
            <w:ind w:left="-180"/>
            <w:divId w:val="110979651"/>
          </w:pPr>
          <w:r w:rsidRPr="002B1C70">
            <w:t xml:space="preserve">S. Wang </w:t>
          </w:r>
          <w:r w:rsidRPr="002B1C70">
            <w:rPr>
              <w:i/>
              <w:iCs/>
            </w:rPr>
            <w:t>et al.</w:t>
          </w:r>
          <w:r w:rsidRPr="002B1C70">
            <w:t xml:space="preserve">, “Annotation-efficient deep learning for automatic medical image segmentation,” </w:t>
          </w:r>
          <w:r w:rsidRPr="002B1C70">
            <w:rPr>
              <w:i/>
              <w:iCs/>
            </w:rPr>
            <w:t>Nat Commun</w:t>
          </w:r>
          <w:r w:rsidRPr="002B1C70">
            <w:t xml:space="preserve">, vol. 12, no. 1, Dec. 2021, </w:t>
          </w:r>
          <w:proofErr w:type="spellStart"/>
          <w:r w:rsidRPr="002B1C70">
            <w:t>doi</w:t>
          </w:r>
          <w:proofErr w:type="spellEnd"/>
          <w:r w:rsidRPr="002B1C70">
            <w:t>: 10.1038/s41467-021-26216-9.</w:t>
          </w:r>
        </w:p>
        <w:p w14:paraId="28195111" w14:textId="3991CD6D" w:rsidR="002B1C70" w:rsidRPr="002B1C70" w:rsidRDefault="002B1C70" w:rsidP="002B1C70">
          <w:pPr>
            <w:pStyle w:val="Reference"/>
            <w:ind w:left="-180"/>
            <w:divId w:val="1351639066"/>
          </w:pPr>
          <w:r w:rsidRPr="002B1C70">
            <w:t xml:space="preserve">A. </w:t>
          </w:r>
          <w:proofErr w:type="spellStart"/>
          <w:r w:rsidRPr="002B1C70">
            <w:t>Bitarafan</w:t>
          </w:r>
          <w:proofErr w:type="spellEnd"/>
          <w:r w:rsidRPr="002B1C70">
            <w:t xml:space="preserve">, M. </w:t>
          </w:r>
          <w:proofErr w:type="spellStart"/>
          <w:r w:rsidRPr="002B1C70">
            <w:t>Nikdan</w:t>
          </w:r>
          <w:proofErr w:type="spellEnd"/>
          <w:r w:rsidRPr="002B1C70">
            <w:t xml:space="preserve">, and M. S. </w:t>
          </w:r>
          <w:proofErr w:type="spellStart"/>
          <w:r w:rsidRPr="002B1C70">
            <w:t>Baghshah</w:t>
          </w:r>
          <w:proofErr w:type="spellEnd"/>
          <w:r w:rsidRPr="002B1C70">
            <w:t xml:space="preserve">, “3D Image Segmentation </w:t>
          </w:r>
          <w:proofErr w:type="gramStart"/>
          <w:r w:rsidRPr="002B1C70">
            <w:t>With</w:t>
          </w:r>
          <w:proofErr w:type="gramEnd"/>
          <w:r w:rsidRPr="002B1C70">
            <w:t xml:space="preserve"> Sparse Annotation by Self-Training and Internal Registration,” </w:t>
          </w:r>
          <w:r w:rsidRPr="002B1C70">
            <w:rPr>
              <w:i/>
              <w:iCs/>
            </w:rPr>
            <w:t>IEEE J Biomed Health Inform</w:t>
          </w:r>
          <w:r w:rsidRPr="002B1C70">
            <w:t xml:space="preserve">, vol. 25, no. 7, pp. 2665–2672, Jul. 2021, </w:t>
          </w:r>
          <w:proofErr w:type="spellStart"/>
          <w:r w:rsidRPr="002B1C70">
            <w:t>doi</w:t>
          </w:r>
          <w:proofErr w:type="spellEnd"/>
          <w:r w:rsidRPr="002B1C70">
            <w:t>: 10.1109/JBHI.2020.3038847.</w:t>
          </w:r>
        </w:p>
        <w:p w14:paraId="6E47CE11" w14:textId="3E4FE9DE" w:rsidR="002B1C70" w:rsidRPr="002B1C70" w:rsidRDefault="002B1C70" w:rsidP="002B1C70">
          <w:pPr>
            <w:pStyle w:val="Reference"/>
            <w:ind w:left="-180"/>
            <w:divId w:val="732775199"/>
          </w:pPr>
          <w:r w:rsidRPr="002B1C70">
            <w:t xml:space="preserve">F. Cervantes-Sanchez </w:t>
          </w:r>
          <w:r w:rsidRPr="002B1C70">
            <w:rPr>
              <w:i/>
              <w:iCs/>
            </w:rPr>
            <w:t>et al.</w:t>
          </w:r>
          <w:r w:rsidRPr="002B1C70">
            <w:t xml:space="preserve">, “Automatic tissue segmentation of hyperspectral images in liver and head neck surgeries using machine learning,” </w:t>
          </w:r>
          <w:r w:rsidRPr="002B1C70">
            <w:rPr>
              <w:i/>
              <w:iCs/>
            </w:rPr>
            <w:t>Artificial Intelligence Surgery</w:t>
          </w:r>
          <w:r w:rsidRPr="002B1C70">
            <w:t xml:space="preserve">, 2021, </w:t>
          </w:r>
          <w:proofErr w:type="spellStart"/>
          <w:r w:rsidRPr="002B1C70">
            <w:t>doi</w:t>
          </w:r>
          <w:proofErr w:type="spellEnd"/>
          <w:r w:rsidRPr="002B1C70">
            <w:t>: 10.20517/ais.2021.05.</w:t>
          </w:r>
        </w:p>
        <w:p w14:paraId="53B95AA9" w14:textId="5AA1565E" w:rsidR="002B1C70" w:rsidRPr="002B1C70" w:rsidRDefault="002B1C70" w:rsidP="002B1C70">
          <w:pPr>
            <w:pStyle w:val="Reference"/>
            <w:ind w:left="-180"/>
            <w:divId w:val="2026513172"/>
          </w:pPr>
          <w:r w:rsidRPr="002B1C70">
            <w:t xml:space="preserve">M. Dietrich </w:t>
          </w:r>
          <w:r w:rsidRPr="002B1C70">
            <w:rPr>
              <w:i/>
              <w:iCs/>
            </w:rPr>
            <w:t>et al.</w:t>
          </w:r>
          <w:r w:rsidRPr="002B1C70">
            <w:t>, “Machine learning-based analysis of hyperspectral images for automated sepsis diagnosis,” Jun. 2021, [Online]. Available: http://arxiv.org/abs/2106.08445</w:t>
          </w:r>
        </w:p>
        <w:p w14:paraId="08D7E23C" w14:textId="08870435" w:rsidR="002B1C70" w:rsidRPr="002B1C70" w:rsidRDefault="002B1C70" w:rsidP="002B1C70">
          <w:pPr>
            <w:pStyle w:val="Reference"/>
            <w:ind w:left="-180"/>
            <w:divId w:val="159152745"/>
          </w:pPr>
          <w:r w:rsidRPr="002B1C70">
            <w:t xml:space="preserve">H. Fabelo </w:t>
          </w:r>
          <w:r w:rsidRPr="002B1C70">
            <w:rPr>
              <w:i/>
              <w:iCs/>
            </w:rPr>
            <w:t>et al.</w:t>
          </w:r>
          <w:r w:rsidRPr="002B1C70">
            <w:t>, “</w:t>
          </w:r>
          <w:proofErr w:type="spellStart"/>
          <w:r w:rsidRPr="002B1C70">
            <w:t>Spatio</w:t>
          </w:r>
          <w:proofErr w:type="spellEnd"/>
          <w:r w:rsidRPr="002B1C70">
            <w:t xml:space="preserve">-spectral classification of hyperspectral images for brain cancer detection during surgical operations,” </w:t>
          </w:r>
          <w:proofErr w:type="spellStart"/>
          <w:r w:rsidRPr="002B1C70">
            <w:rPr>
              <w:i/>
              <w:iCs/>
            </w:rPr>
            <w:t>PLoS</w:t>
          </w:r>
          <w:proofErr w:type="spellEnd"/>
          <w:r w:rsidRPr="002B1C70">
            <w:rPr>
              <w:i/>
              <w:iCs/>
            </w:rPr>
            <w:t xml:space="preserve"> One</w:t>
          </w:r>
          <w:r w:rsidRPr="002B1C70">
            <w:t xml:space="preserve">, vol. 13, no. 3, Mar. 2018, </w:t>
          </w:r>
          <w:proofErr w:type="spellStart"/>
          <w:r w:rsidRPr="002B1C70">
            <w:t>doi</w:t>
          </w:r>
          <w:proofErr w:type="spellEnd"/>
          <w:r w:rsidRPr="002B1C70">
            <w:t>: 10.1371/journal.pone.0193721.</w:t>
          </w:r>
        </w:p>
        <w:p w14:paraId="5D0ECD4B" w14:textId="6E2C1EE4" w:rsidR="002B1C70" w:rsidRPr="002B1C70" w:rsidRDefault="002B1C70" w:rsidP="002B1C70">
          <w:pPr>
            <w:pStyle w:val="Reference"/>
            <w:ind w:left="-180"/>
            <w:divId w:val="2011252845"/>
          </w:pPr>
          <w:r w:rsidRPr="002B1C70">
            <w:t xml:space="preserve">J. Gong </w:t>
          </w:r>
          <w:r w:rsidRPr="002B1C70">
            <w:rPr>
              <w:i/>
              <w:iCs/>
            </w:rPr>
            <w:t>et al.</w:t>
          </w:r>
          <w:r w:rsidRPr="002B1C70">
            <w:t xml:space="preserve">, “Using deep learning to identify the recurrent laryngeal nerve during thyroidectomy,” </w:t>
          </w:r>
          <w:r w:rsidRPr="002B1C70">
            <w:rPr>
              <w:i/>
              <w:iCs/>
            </w:rPr>
            <w:t>Sci Rep</w:t>
          </w:r>
          <w:r w:rsidRPr="002B1C70">
            <w:t xml:space="preserve">, vol. 11, no. 1, Dec. 2021, </w:t>
          </w:r>
          <w:proofErr w:type="spellStart"/>
          <w:r w:rsidRPr="002B1C70">
            <w:t>doi</w:t>
          </w:r>
          <w:proofErr w:type="spellEnd"/>
          <w:r w:rsidRPr="002B1C70">
            <w:t>: 10.1038/s41598-021-93202-y.</w:t>
          </w:r>
        </w:p>
        <w:p w14:paraId="1BE6AA9D" w14:textId="6F5FBF60" w:rsidR="002B1C70" w:rsidRPr="002B1C70" w:rsidRDefault="002B1C70" w:rsidP="002B1C70">
          <w:pPr>
            <w:pStyle w:val="Reference"/>
            <w:ind w:left="-180"/>
            <w:divId w:val="1593585705"/>
          </w:pPr>
          <w:r w:rsidRPr="002B1C70">
            <w:t xml:space="preserve">P. M. </w:t>
          </w:r>
          <w:proofErr w:type="spellStart"/>
          <w:r w:rsidRPr="002B1C70">
            <w:t>Scheikl</w:t>
          </w:r>
          <w:proofErr w:type="spellEnd"/>
          <w:r w:rsidRPr="002B1C70">
            <w:t xml:space="preserve"> </w:t>
          </w:r>
          <w:r w:rsidRPr="002B1C70">
            <w:rPr>
              <w:i/>
              <w:iCs/>
            </w:rPr>
            <w:t>et al.</w:t>
          </w:r>
          <w:r w:rsidRPr="002B1C70">
            <w:t xml:space="preserve">, “Deep learning for semantic segmentation of organs and tissues in laparoscopic surgery,” in </w:t>
          </w:r>
          <w:r w:rsidRPr="002B1C70">
            <w:rPr>
              <w:i/>
              <w:iCs/>
            </w:rPr>
            <w:t>Current Directions in Biomedical Engineering</w:t>
          </w:r>
          <w:r w:rsidRPr="002B1C70">
            <w:t xml:space="preserve">, Walter de Gruyter GmbH, May 2020. </w:t>
          </w:r>
          <w:proofErr w:type="spellStart"/>
          <w:r w:rsidRPr="002B1C70">
            <w:t>doi</w:t>
          </w:r>
          <w:proofErr w:type="spellEnd"/>
          <w:r w:rsidRPr="002B1C70">
            <w:t>: 10.1515/cdbme-2020-0016.</w:t>
          </w:r>
        </w:p>
        <w:p w14:paraId="7B2BFFE1" w14:textId="7922B1AD" w:rsidR="002B1C70" w:rsidRPr="002B1C70" w:rsidRDefault="002B1C70" w:rsidP="002B1C70">
          <w:pPr>
            <w:pStyle w:val="Reference"/>
            <w:ind w:left="-180"/>
            <w:divId w:val="2092001635"/>
          </w:pPr>
          <w:r w:rsidRPr="002B1C70">
            <w:t xml:space="preserve">Q. Zhu </w:t>
          </w:r>
          <w:r w:rsidRPr="002B1C70">
            <w:rPr>
              <w:i/>
              <w:iCs/>
            </w:rPr>
            <w:t>et al.</w:t>
          </w:r>
          <w:r w:rsidRPr="002B1C70">
            <w:t xml:space="preserve">, “A Spectral-Spatial-Dependent Global Learning Framework for Insufficient and Imbalanced Hyperspectral Image Classification,” </w:t>
          </w:r>
          <w:r w:rsidRPr="002B1C70">
            <w:rPr>
              <w:i/>
              <w:iCs/>
            </w:rPr>
            <w:t xml:space="preserve">IEEE Trans </w:t>
          </w:r>
          <w:proofErr w:type="spellStart"/>
          <w:r w:rsidRPr="002B1C70">
            <w:rPr>
              <w:i/>
              <w:iCs/>
            </w:rPr>
            <w:t>Cybern</w:t>
          </w:r>
          <w:proofErr w:type="spellEnd"/>
          <w:r w:rsidRPr="002B1C70">
            <w:t xml:space="preserve">, vol. 52, no. 11, pp. 11709–11723, Nov. 2022, </w:t>
          </w:r>
          <w:proofErr w:type="spellStart"/>
          <w:r w:rsidRPr="002B1C70">
            <w:t>doi</w:t>
          </w:r>
          <w:proofErr w:type="spellEnd"/>
          <w:r w:rsidRPr="002B1C70">
            <w:t>: 10.1109/TCYB.2021.3070577.</w:t>
          </w:r>
        </w:p>
        <w:p w14:paraId="62045971" w14:textId="31DD5A44" w:rsidR="002B1C70" w:rsidRPr="002B1C70" w:rsidRDefault="002B1C70" w:rsidP="002B1C70">
          <w:pPr>
            <w:pStyle w:val="Reference"/>
            <w:ind w:left="-180"/>
            <w:divId w:val="397288672"/>
          </w:pPr>
          <w:r w:rsidRPr="002B1C70">
            <w:t xml:space="preserve">X. Zhou, T. Ito, R. Takayama, S. Wang, T. Hara, and H. Fujita, “Three-Dimensional CT Image Segmentation by Combining 2D Fully Convolutional Network with 3D Majority Voting,” 2016, pp. 111–120. </w:t>
          </w:r>
          <w:proofErr w:type="spellStart"/>
          <w:r w:rsidRPr="002B1C70">
            <w:t>doi</w:t>
          </w:r>
          <w:proofErr w:type="spellEnd"/>
          <w:r w:rsidRPr="002B1C70">
            <w:t>: 10.1007/978-3-319-46976-8_12.</w:t>
          </w:r>
        </w:p>
        <w:p w14:paraId="5BE823E2" w14:textId="0CE7008D" w:rsidR="002B1C70" w:rsidRPr="002B1C70" w:rsidRDefault="002B1C70" w:rsidP="002B1C70">
          <w:pPr>
            <w:pStyle w:val="Reference"/>
            <w:ind w:left="-180"/>
            <w:divId w:val="1072122584"/>
          </w:pPr>
          <w:r w:rsidRPr="002B1C70">
            <w:t>K. Men, J. Dai, and Y. Li, “Automatic segmentation of the clinical target volume and organs at risk in the planning &lt;</w:t>
          </w:r>
          <w:proofErr w:type="spellStart"/>
          <w:r w:rsidRPr="002B1C70">
            <w:t>scp</w:t>
          </w:r>
          <w:proofErr w:type="spellEnd"/>
          <w:r w:rsidRPr="002B1C70">
            <w:t>&gt;CT&lt;/</w:t>
          </w:r>
          <w:proofErr w:type="spellStart"/>
          <w:r w:rsidRPr="002B1C70">
            <w:t>scp</w:t>
          </w:r>
          <w:proofErr w:type="spellEnd"/>
          <w:r w:rsidRPr="002B1C70">
            <w:t xml:space="preserve">&gt; for rectal cancer using deep dilated convolutional neural networks,” </w:t>
          </w:r>
          <w:r w:rsidRPr="002B1C70">
            <w:rPr>
              <w:i/>
              <w:iCs/>
            </w:rPr>
            <w:t>Med Phys</w:t>
          </w:r>
          <w:r w:rsidRPr="002B1C70">
            <w:t xml:space="preserve">, vol. 44, no. 12, pp. 6377–6389, Dec. 2017, </w:t>
          </w:r>
          <w:proofErr w:type="spellStart"/>
          <w:r w:rsidRPr="002B1C70">
            <w:t>doi</w:t>
          </w:r>
          <w:proofErr w:type="spellEnd"/>
          <w:r w:rsidRPr="002B1C70">
            <w:t>: 10.1002/mp.12602.</w:t>
          </w:r>
        </w:p>
        <w:p w14:paraId="73B57B27" w14:textId="09EDB907" w:rsidR="002B1C70" w:rsidRPr="002B1C70" w:rsidRDefault="002B1C70" w:rsidP="002B1C70">
          <w:pPr>
            <w:pStyle w:val="Reference"/>
            <w:ind w:left="-180"/>
            <w:divId w:val="832570702"/>
          </w:pPr>
          <w:r w:rsidRPr="002B1C70">
            <w:t xml:space="preserve">V. Yeghiazaryan and I. Voiculescu, “Family of boundary overlap metrics for the evaluation of medical image segmentation,” </w:t>
          </w:r>
          <w:r w:rsidRPr="002B1C70">
            <w:rPr>
              <w:i/>
              <w:iCs/>
            </w:rPr>
            <w:t>Journal of Medical Imaging</w:t>
          </w:r>
          <w:r w:rsidRPr="002B1C70">
            <w:t xml:space="preserve">, vol. 5, no. 01, p. 1, Feb. 2018, </w:t>
          </w:r>
          <w:proofErr w:type="spellStart"/>
          <w:r w:rsidRPr="002B1C70">
            <w:t>doi</w:t>
          </w:r>
          <w:proofErr w:type="spellEnd"/>
          <w:r w:rsidRPr="002B1C70">
            <w:t>: 10.1117/1.JMI.5.1.015006.</w:t>
          </w:r>
        </w:p>
        <w:p w14:paraId="14427025" w14:textId="4F896AB1" w:rsidR="002B1C70" w:rsidRPr="002B1C70" w:rsidRDefault="002B1C70" w:rsidP="002B1C70">
          <w:pPr>
            <w:pStyle w:val="Reference"/>
            <w:ind w:left="-180"/>
            <w:divId w:val="2071491730"/>
          </w:pPr>
          <w:r w:rsidRPr="002B1C70">
            <w:t xml:space="preserve">W. Zhu </w:t>
          </w:r>
          <w:r w:rsidRPr="002B1C70">
            <w:rPr>
              <w:i/>
              <w:iCs/>
            </w:rPr>
            <w:t>et al.</w:t>
          </w:r>
          <w:r w:rsidRPr="002B1C70">
            <w:t>, “</w:t>
          </w:r>
          <w:proofErr w:type="spellStart"/>
          <w:r w:rsidRPr="002B1C70">
            <w:t>AnatomyNet</w:t>
          </w:r>
          <w:proofErr w:type="spellEnd"/>
          <w:r w:rsidRPr="002B1C70">
            <w:t xml:space="preserve">: Deep learning for fast and fully automated whole-volume segmentation of head and neck anatomy,” </w:t>
          </w:r>
          <w:r w:rsidRPr="002B1C70">
            <w:rPr>
              <w:i/>
              <w:iCs/>
            </w:rPr>
            <w:t>Med Phys</w:t>
          </w:r>
          <w:r w:rsidRPr="002B1C70">
            <w:t xml:space="preserve">, vol. 46, no. 2, pp. 576–589, Feb. 2019, </w:t>
          </w:r>
          <w:proofErr w:type="spellStart"/>
          <w:r w:rsidRPr="002B1C70">
            <w:t>doi</w:t>
          </w:r>
          <w:proofErr w:type="spellEnd"/>
          <w:r w:rsidRPr="002B1C70">
            <w:t>: 10.1002/mp.13300.</w:t>
          </w:r>
        </w:p>
        <w:p w14:paraId="53D50159" w14:textId="6C0C9A34" w:rsidR="002B1C70" w:rsidRPr="002B1C70" w:rsidRDefault="002B1C70" w:rsidP="002B1C70">
          <w:pPr>
            <w:pStyle w:val="Reference"/>
            <w:ind w:left="-180"/>
            <w:divId w:val="1299728412"/>
          </w:pPr>
          <w:r w:rsidRPr="002B1C70">
            <w:t xml:space="preserve">S. M. Anwar, M. Majid, A. Qayyum, M. Awais, M. </w:t>
          </w:r>
          <w:proofErr w:type="spellStart"/>
          <w:r w:rsidRPr="002B1C70">
            <w:t>Alnowami</w:t>
          </w:r>
          <w:proofErr w:type="spellEnd"/>
          <w:r w:rsidRPr="002B1C70">
            <w:t xml:space="preserve">, and M. K. Khan, “Medical Image Analysis using Convolutional Neural Networks: A Review,” Nov. 01, 2018, </w:t>
          </w:r>
          <w:r w:rsidRPr="002B1C70">
            <w:rPr>
              <w:i/>
              <w:iCs/>
            </w:rPr>
            <w:t>Springer New York LLC</w:t>
          </w:r>
          <w:r w:rsidRPr="002B1C70">
            <w:t xml:space="preserve">. </w:t>
          </w:r>
          <w:proofErr w:type="spellStart"/>
          <w:r w:rsidRPr="002B1C70">
            <w:t>doi</w:t>
          </w:r>
          <w:proofErr w:type="spellEnd"/>
          <w:r w:rsidRPr="002B1C70">
            <w:t>: 10.1007/s10916-018-1088-1.</w:t>
          </w:r>
        </w:p>
        <w:p w14:paraId="2DA19F3B" w14:textId="7795A603" w:rsidR="002B1C70" w:rsidRPr="002B1C70" w:rsidRDefault="002B1C70" w:rsidP="002B1C70">
          <w:pPr>
            <w:pStyle w:val="Reference"/>
            <w:ind w:left="-180"/>
            <w:divId w:val="647132027"/>
          </w:pPr>
          <w:r w:rsidRPr="002B1C70">
            <w:t xml:space="preserve">R. Zhang, G. Li, Z. Li, S. Cui, D. Qian, and Y. Yu, “Adaptive Context Selection for Polyp Segmentation,” in </w:t>
          </w:r>
          <w:r w:rsidRPr="002B1C70">
            <w:rPr>
              <w:i/>
              <w:iCs/>
            </w:rPr>
            <w:t>Lecture Notes in Computer Science (including subseries Lecture Notes in Artificial Intelligence and Lecture Notes in Bioinformatics)</w:t>
          </w:r>
          <w:r w:rsidRPr="002B1C70">
            <w:t xml:space="preserve">, Springer Science and Business Media Deutschland GmbH, 2020, pp. 253–262. </w:t>
          </w:r>
          <w:proofErr w:type="spellStart"/>
          <w:r w:rsidRPr="002B1C70">
            <w:t>doi</w:t>
          </w:r>
          <w:proofErr w:type="spellEnd"/>
          <w:r w:rsidRPr="002B1C70">
            <w:t>: 10.1007/978-3-030-59725-2_25.</w:t>
          </w:r>
        </w:p>
        <w:p w14:paraId="2C66637D" w14:textId="7DC73B58" w:rsidR="002B1C70" w:rsidRPr="002B1C70" w:rsidRDefault="002B1C70" w:rsidP="002B1C70">
          <w:pPr>
            <w:pStyle w:val="Reference"/>
            <w:ind w:left="-180"/>
            <w:divId w:val="974876722"/>
          </w:pPr>
          <w:r w:rsidRPr="002B1C70">
            <w:t xml:space="preserve">F. Hutter, L. Kotthoff, and J. </w:t>
          </w:r>
          <w:proofErr w:type="spellStart"/>
          <w:r w:rsidRPr="002B1C70">
            <w:t>Vanschoren</w:t>
          </w:r>
          <w:proofErr w:type="spellEnd"/>
          <w:r w:rsidRPr="002B1C70">
            <w:t>, “The Springer Series on Challenges in Machine Learning Automated Machine Learning Methods, Systems, Challenges.” [Online]. Available: http://www.springer.com/series/15602</w:t>
          </w:r>
        </w:p>
        <w:p w14:paraId="6F039011" w14:textId="52AD1649" w:rsidR="002B1C70" w:rsidRPr="002B1C70" w:rsidRDefault="002B1C70" w:rsidP="002B1C70">
          <w:pPr>
            <w:pStyle w:val="Reference"/>
            <w:ind w:left="-180"/>
            <w:divId w:val="1427574913"/>
          </w:pPr>
          <w:r w:rsidRPr="002B1C70">
            <w:t xml:space="preserve">J. Chen </w:t>
          </w:r>
          <w:r w:rsidRPr="002B1C70">
            <w:rPr>
              <w:i/>
              <w:iCs/>
            </w:rPr>
            <w:t>et al.</w:t>
          </w:r>
          <w:r w:rsidRPr="002B1C70">
            <w:t>, “</w:t>
          </w:r>
          <w:proofErr w:type="spellStart"/>
          <w:r w:rsidRPr="002B1C70">
            <w:t>TransUNet</w:t>
          </w:r>
          <w:proofErr w:type="spellEnd"/>
          <w:r w:rsidRPr="002B1C70">
            <w:t>: Transformers Make Strong Encoders for Medical Image Segmentation,” Feb. 2021, [Online]. Available: http://arxiv.org/abs/2102.04306</w:t>
          </w:r>
        </w:p>
        <w:p w14:paraId="76BADE53" w14:textId="0A128498" w:rsidR="002B1C70" w:rsidRPr="002B1C70" w:rsidRDefault="002B1C70" w:rsidP="002B1C70">
          <w:pPr>
            <w:pStyle w:val="Reference"/>
            <w:ind w:left="-180"/>
            <w:divId w:val="512259017"/>
          </w:pPr>
          <w:r w:rsidRPr="002B1C70">
            <w:t xml:space="preserve">R. Poplin </w:t>
          </w:r>
          <w:r w:rsidRPr="002B1C70">
            <w:rPr>
              <w:i/>
              <w:iCs/>
            </w:rPr>
            <w:t>et al.</w:t>
          </w:r>
          <w:r w:rsidRPr="002B1C70">
            <w:t xml:space="preserve">, “Prediction of cardiovascular risk factors from retinal fundus photographs via deep learning,” </w:t>
          </w:r>
          <w:r w:rsidRPr="002B1C70">
            <w:rPr>
              <w:i/>
              <w:iCs/>
            </w:rPr>
            <w:t>Nat Biomed Eng</w:t>
          </w:r>
          <w:r w:rsidRPr="002B1C70">
            <w:t xml:space="preserve">, vol. 2, no. 3, pp. 158–164, Feb. 2018, </w:t>
          </w:r>
          <w:proofErr w:type="spellStart"/>
          <w:r w:rsidRPr="002B1C70">
            <w:t>doi</w:t>
          </w:r>
          <w:proofErr w:type="spellEnd"/>
          <w:r w:rsidRPr="002B1C70">
            <w:t>: 10.1038/s41551-018-0195-0.</w:t>
          </w:r>
        </w:p>
        <w:p w14:paraId="79F0039F" w14:textId="344FEE0D" w:rsidR="002B1C70" w:rsidRPr="002B1C70" w:rsidRDefault="002B1C70" w:rsidP="002B1C70">
          <w:pPr>
            <w:pStyle w:val="Reference"/>
            <w:ind w:left="-180"/>
            <w:divId w:val="1592085751"/>
          </w:pPr>
          <w:r w:rsidRPr="002B1C70">
            <w:t xml:space="preserve">A. Reinke </w:t>
          </w:r>
          <w:r w:rsidRPr="002B1C70">
            <w:rPr>
              <w:i/>
              <w:iCs/>
            </w:rPr>
            <w:t>et al.</w:t>
          </w:r>
          <w:r w:rsidRPr="002B1C70">
            <w:t>, “Common Limitations of Image Processing Metrics: A Picture Story,” Dec. 2023, [Online]. Available: http://arxiv.org/abs/2104.05642</w:t>
          </w:r>
        </w:p>
        <w:p w14:paraId="07C7D324" w14:textId="39FDA5AE" w:rsidR="002B1C70" w:rsidRPr="002B1C70" w:rsidRDefault="002B1C70" w:rsidP="002B1C70">
          <w:pPr>
            <w:pStyle w:val="Reference"/>
            <w:ind w:left="-180"/>
            <w:divId w:val="1843081399"/>
          </w:pPr>
          <w:r w:rsidRPr="002B1C70">
            <w:t xml:space="preserve">F. Isensee </w:t>
          </w:r>
          <w:r w:rsidRPr="002B1C70">
            <w:rPr>
              <w:i/>
              <w:iCs/>
            </w:rPr>
            <w:t>et al.</w:t>
          </w:r>
          <w:r w:rsidRPr="002B1C70">
            <w:t>, “</w:t>
          </w:r>
          <w:proofErr w:type="spellStart"/>
          <w:r w:rsidRPr="002B1C70">
            <w:t>nnU</w:t>
          </w:r>
          <w:proofErr w:type="spellEnd"/>
          <w:r w:rsidRPr="002B1C70">
            <w:t xml:space="preserve">-Net: Self-adapting Framework for U-Net-Based Medical Image Segmentation”, </w:t>
          </w:r>
          <w:proofErr w:type="spellStart"/>
          <w:r w:rsidRPr="002B1C70">
            <w:t>doi</w:t>
          </w:r>
          <w:proofErr w:type="spellEnd"/>
          <w:r w:rsidRPr="002B1C70">
            <w:t>: 10.48550/arXiv.1809.10486.</w:t>
          </w:r>
        </w:p>
        <w:p w14:paraId="17FBC09B" w14:textId="5DA35B2C" w:rsidR="002B1C70" w:rsidRPr="002B1C70" w:rsidRDefault="002B1C70" w:rsidP="002B1C70">
          <w:pPr>
            <w:pStyle w:val="Reference"/>
            <w:ind w:left="-180"/>
            <w:divId w:val="1015033996"/>
          </w:pPr>
          <w:r w:rsidRPr="002B1C70">
            <w:t xml:space="preserve">X. Zhu, Z. Cheng, S. Wang, X. Chen, and G. Lu, “Coronary angiography image segmentation based on </w:t>
          </w:r>
          <w:proofErr w:type="spellStart"/>
          <w:r w:rsidRPr="002B1C70">
            <w:t>PSPNet</w:t>
          </w:r>
          <w:proofErr w:type="spellEnd"/>
          <w:r w:rsidRPr="002B1C70">
            <w:t xml:space="preserve">,” </w:t>
          </w:r>
          <w:proofErr w:type="spellStart"/>
          <w:r w:rsidRPr="002B1C70">
            <w:rPr>
              <w:i/>
              <w:iCs/>
            </w:rPr>
            <w:t>Comput</w:t>
          </w:r>
          <w:proofErr w:type="spellEnd"/>
          <w:r w:rsidRPr="002B1C70">
            <w:rPr>
              <w:i/>
              <w:iCs/>
            </w:rPr>
            <w:t xml:space="preserve"> Methods Programs Biomed</w:t>
          </w:r>
          <w:r w:rsidRPr="002B1C70">
            <w:t xml:space="preserve">, vol. 200, p. 105897, Mar. 2021, </w:t>
          </w:r>
          <w:proofErr w:type="spellStart"/>
          <w:r w:rsidRPr="002B1C70">
            <w:t>doi</w:t>
          </w:r>
          <w:proofErr w:type="spellEnd"/>
          <w:r w:rsidRPr="002B1C70">
            <w:t>: 10.1016/j.cmpb.2020.105897.</w:t>
          </w:r>
        </w:p>
        <w:p w14:paraId="3018BA73" w14:textId="12A517AA" w:rsidR="002B1C70" w:rsidRPr="002B1C70" w:rsidRDefault="002B1C70" w:rsidP="002B1C70">
          <w:pPr>
            <w:pStyle w:val="Reference"/>
            <w:ind w:left="-180"/>
            <w:divId w:val="457919095"/>
          </w:pPr>
          <w:r w:rsidRPr="002B1C70">
            <w:t xml:space="preserve">B. Huang, F. Yang, M. Yin, X. Mo, and C. Zhong, “A Review of Multimodal Medical Image Fusion Techniques,” 2020, </w:t>
          </w:r>
          <w:proofErr w:type="spellStart"/>
          <w:r w:rsidRPr="002B1C70">
            <w:rPr>
              <w:i/>
              <w:iCs/>
            </w:rPr>
            <w:t>Hindawi</w:t>
          </w:r>
          <w:proofErr w:type="spellEnd"/>
          <w:r w:rsidRPr="002B1C70">
            <w:rPr>
              <w:i/>
              <w:iCs/>
            </w:rPr>
            <w:t xml:space="preserve"> Limited</w:t>
          </w:r>
          <w:r w:rsidRPr="002B1C70">
            <w:t xml:space="preserve">. </w:t>
          </w:r>
          <w:proofErr w:type="spellStart"/>
          <w:r w:rsidRPr="002B1C70">
            <w:t>doi</w:t>
          </w:r>
          <w:proofErr w:type="spellEnd"/>
          <w:r w:rsidRPr="002B1C70">
            <w:t>: 10.1155/2020/8279342.</w:t>
          </w:r>
        </w:p>
        <w:p w14:paraId="3FB593D6" w14:textId="70590A77" w:rsidR="002B1C70" w:rsidRPr="002B1C70" w:rsidRDefault="002B1C70" w:rsidP="002B1C70">
          <w:pPr>
            <w:pStyle w:val="Reference"/>
            <w:ind w:left="-180"/>
            <w:divId w:val="1725831965"/>
          </w:pPr>
          <w:r w:rsidRPr="002B1C70">
            <w:t xml:space="preserve">X. Chen and L. Pan, “A Survey of Graph Cuts/Graph Search Based Medical Image Segmentation,” </w:t>
          </w:r>
          <w:r w:rsidRPr="002B1C70">
            <w:rPr>
              <w:i/>
              <w:iCs/>
            </w:rPr>
            <w:t>IEEE Rev Biomed Eng</w:t>
          </w:r>
          <w:r w:rsidRPr="002B1C70">
            <w:t xml:space="preserve">, vol. 11, pp. 112–124, 2018, </w:t>
          </w:r>
          <w:proofErr w:type="spellStart"/>
          <w:r w:rsidRPr="002B1C70">
            <w:t>doi</w:t>
          </w:r>
          <w:proofErr w:type="spellEnd"/>
          <w:r w:rsidRPr="002B1C70">
            <w:t>: 10.1109/RBME.2018.2798701.</w:t>
          </w:r>
        </w:p>
        <w:p w14:paraId="33F54C37" w14:textId="58FA6FD9" w:rsidR="002B1C70" w:rsidRPr="002B1C70" w:rsidRDefault="002B1C70" w:rsidP="002B1C70">
          <w:pPr>
            <w:pStyle w:val="Reference"/>
            <w:ind w:left="-180"/>
            <w:divId w:val="1420446160"/>
          </w:pPr>
          <w:r w:rsidRPr="002B1C70">
            <w:lastRenderedPageBreak/>
            <w:t xml:space="preserve">A. M. Saranathan and M. Parente, “Threshold based segmentation method for hyperspectral images,” in </w:t>
          </w:r>
          <w:r w:rsidRPr="002B1C70">
            <w:rPr>
              <w:i/>
              <w:iCs/>
            </w:rPr>
            <w:t>2013 5th Workshop on Hyperspectral Image and Signal Processing: Evolution in Remote Sensing (WHISPERS)</w:t>
          </w:r>
          <w:r w:rsidRPr="002B1C70">
            <w:t xml:space="preserve">, IEEE, Jun. 2013, pp. 1–4. </w:t>
          </w:r>
          <w:proofErr w:type="spellStart"/>
          <w:r w:rsidRPr="002B1C70">
            <w:t>doi</w:t>
          </w:r>
          <w:proofErr w:type="spellEnd"/>
          <w:r w:rsidRPr="002B1C70">
            <w:t>: 10.1109/WHISPERS.2013.8080656.</w:t>
          </w:r>
        </w:p>
        <w:p w14:paraId="64799ACB" w14:textId="4821E119" w:rsidR="002B1C70" w:rsidRPr="002B1C70" w:rsidRDefault="002B1C70" w:rsidP="002B1C70">
          <w:pPr>
            <w:pStyle w:val="Reference"/>
            <w:ind w:left="-180"/>
            <w:divId w:val="1276643705"/>
          </w:pPr>
          <w:r w:rsidRPr="002B1C70">
            <w:t xml:space="preserve">H. Tang </w:t>
          </w:r>
          <w:r w:rsidRPr="002B1C70">
            <w:rPr>
              <w:i/>
              <w:iCs/>
            </w:rPr>
            <w:t>et al.</w:t>
          </w:r>
          <w:r w:rsidRPr="002B1C70">
            <w:t xml:space="preserve">, “Clinically applicable deep learning framework for organs at risk delineation in CT images,” </w:t>
          </w:r>
          <w:r w:rsidRPr="002B1C70">
            <w:rPr>
              <w:i/>
              <w:iCs/>
            </w:rPr>
            <w:t>Nat Mach Intell</w:t>
          </w:r>
          <w:r w:rsidRPr="002B1C70">
            <w:t xml:space="preserve">, vol. 1, no. 10, pp. 480–491, Sep. 2019, </w:t>
          </w:r>
          <w:proofErr w:type="spellStart"/>
          <w:r w:rsidRPr="002B1C70">
            <w:t>doi</w:t>
          </w:r>
          <w:proofErr w:type="spellEnd"/>
          <w:r w:rsidRPr="002B1C70">
            <w:t>: 10.1038/s42256-019-0099-z.</w:t>
          </w:r>
        </w:p>
        <w:p w14:paraId="28343C28" w14:textId="3727FF7B" w:rsidR="002B1C70" w:rsidRPr="002B1C70" w:rsidRDefault="002B1C70" w:rsidP="002B1C70">
          <w:pPr>
            <w:pStyle w:val="Reference"/>
            <w:ind w:left="-180"/>
            <w:divId w:val="979650092"/>
          </w:pPr>
          <w:r w:rsidRPr="002B1C70">
            <w:t xml:space="preserve">D. Shen, G. Wu, and H.-I. Suk, “Deep Learning in Medical Image Analysis,” </w:t>
          </w:r>
          <w:r w:rsidRPr="002B1C70">
            <w:rPr>
              <w:i/>
              <w:iCs/>
            </w:rPr>
            <w:t>Annu Rev Biomed Eng</w:t>
          </w:r>
          <w:r w:rsidRPr="002B1C70">
            <w:t xml:space="preserve">, vol. 19, no. 1, pp. 221–248, Jun. 2017, </w:t>
          </w:r>
          <w:proofErr w:type="spellStart"/>
          <w:r w:rsidRPr="002B1C70">
            <w:t>doi</w:t>
          </w:r>
          <w:proofErr w:type="spellEnd"/>
          <w:r w:rsidRPr="002B1C70">
            <w:t>: 10.1146/annurev-bioeng-071516-044442.</w:t>
          </w:r>
        </w:p>
        <w:p w14:paraId="76F49F46" w14:textId="7FA6B5D7" w:rsidR="002B1C70" w:rsidRPr="002B1C70" w:rsidRDefault="002B1C70" w:rsidP="002B1C70">
          <w:pPr>
            <w:pStyle w:val="Reference"/>
            <w:ind w:left="-180"/>
            <w:divId w:val="1889755518"/>
          </w:pPr>
          <w:r w:rsidRPr="002B1C70">
            <w:t xml:space="preserve">J. Yang </w:t>
          </w:r>
          <w:r w:rsidRPr="002B1C70">
            <w:rPr>
              <w:i/>
              <w:iCs/>
            </w:rPr>
            <w:t>et al.</w:t>
          </w:r>
          <w:r w:rsidRPr="002B1C70">
            <w:t>, “</w:t>
          </w:r>
          <w:proofErr w:type="spellStart"/>
          <w:r w:rsidRPr="002B1C70">
            <w:t>Autosegmentation</w:t>
          </w:r>
          <w:proofErr w:type="spellEnd"/>
          <w:r w:rsidRPr="002B1C70">
            <w:t xml:space="preserve"> for thoracic radiation treatment planning: A grand challenge at AAPM 2017,” </w:t>
          </w:r>
          <w:r w:rsidRPr="002B1C70">
            <w:rPr>
              <w:i/>
              <w:iCs/>
            </w:rPr>
            <w:t>Med Phys</w:t>
          </w:r>
          <w:r w:rsidRPr="002B1C70">
            <w:t xml:space="preserve">, vol. 45, no. 10, pp. 4568–4581, Oct. 2018, </w:t>
          </w:r>
          <w:proofErr w:type="spellStart"/>
          <w:r w:rsidRPr="002B1C70">
            <w:t>doi</w:t>
          </w:r>
          <w:proofErr w:type="spellEnd"/>
          <w:r w:rsidRPr="002B1C70">
            <w:t>: 10.1002/mp.13141.</w:t>
          </w:r>
        </w:p>
        <w:p w14:paraId="218F2AFB" w14:textId="4DC3B7C0" w:rsidR="002B1C70" w:rsidRPr="002B1C70" w:rsidRDefault="002B1C70" w:rsidP="002B1C70">
          <w:pPr>
            <w:pStyle w:val="Reference"/>
            <w:ind w:left="-180"/>
            <w:divId w:val="1850562533"/>
          </w:pPr>
          <w:r w:rsidRPr="002B1C70">
            <w:t xml:space="preserve">C. Kaushal, M. K. Islam, S. A. </w:t>
          </w:r>
          <w:proofErr w:type="spellStart"/>
          <w:r w:rsidRPr="002B1C70">
            <w:t>Althubiti</w:t>
          </w:r>
          <w:proofErr w:type="spellEnd"/>
          <w:r w:rsidRPr="002B1C70">
            <w:t xml:space="preserve">, F. </w:t>
          </w:r>
          <w:proofErr w:type="spellStart"/>
          <w:r w:rsidRPr="002B1C70">
            <w:t>Alenezi</w:t>
          </w:r>
          <w:proofErr w:type="spellEnd"/>
          <w:r w:rsidRPr="002B1C70">
            <w:t xml:space="preserve">, and R. F. Mansour, “A Framework for Interactive Medical Image Segmentation Using Optimized Swarm Intelligence with Convolutional Neural Networks,” </w:t>
          </w:r>
          <w:proofErr w:type="spellStart"/>
          <w:r w:rsidRPr="002B1C70">
            <w:rPr>
              <w:i/>
              <w:iCs/>
            </w:rPr>
            <w:t>Comput</w:t>
          </w:r>
          <w:proofErr w:type="spellEnd"/>
          <w:r w:rsidRPr="002B1C70">
            <w:rPr>
              <w:i/>
              <w:iCs/>
            </w:rPr>
            <w:t xml:space="preserve"> </w:t>
          </w:r>
          <w:proofErr w:type="spellStart"/>
          <w:r w:rsidRPr="002B1C70">
            <w:rPr>
              <w:i/>
              <w:iCs/>
            </w:rPr>
            <w:t>Intell</w:t>
          </w:r>
          <w:proofErr w:type="spellEnd"/>
          <w:r w:rsidRPr="002B1C70">
            <w:rPr>
              <w:i/>
              <w:iCs/>
            </w:rPr>
            <w:t xml:space="preserve"> </w:t>
          </w:r>
          <w:proofErr w:type="spellStart"/>
          <w:r w:rsidRPr="002B1C70">
            <w:rPr>
              <w:i/>
              <w:iCs/>
            </w:rPr>
            <w:t>Neurosci</w:t>
          </w:r>
          <w:proofErr w:type="spellEnd"/>
          <w:r w:rsidRPr="002B1C70">
            <w:t xml:space="preserve">, vol. 2022, 2022, </w:t>
          </w:r>
          <w:proofErr w:type="spellStart"/>
          <w:r w:rsidRPr="002B1C70">
            <w:t>doi</w:t>
          </w:r>
          <w:proofErr w:type="spellEnd"/>
          <w:r w:rsidRPr="002B1C70">
            <w:t>: 10.1155/2022/7935346.</w:t>
          </w:r>
        </w:p>
        <w:p w14:paraId="0C709E0D" w14:textId="5D03DD67" w:rsidR="002B1C70" w:rsidRPr="002B1C70" w:rsidRDefault="002B1C70" w:rsidP="002B1C70">
          <w:pPr>
            <w:pStyle w:val="Reference"/>
            <w:ind w:left="-180"/>
            <w:divId w:val="497812596"/>
          </w:pPr>
          <w:r w:rsidRPr="002B1C70">
            <w:t xml:space="preserve">I. Rizwan I Haque and J. Neubert, “Deep learning approaches to biomedical image segmentation,” Jan. 01, 2020, </w:t>
          </w:r>
          <w:r w:rsidRPr="002B1C70">
            <w:rPr>
              <w:i/>
              <w:iCs/>
            </w:rPr>
            <w:t>Elsevier Ltd</w:t>
          </w:r>
          <w:r w:rsidRPr="002B1C70">
            <w:t xml:space="preserve">. </w:t>
          </w:r>
          <w:proofErr w:type="spellStart"/>
          <w:r w:rsidRPr="002B1C70">
            <w:t>doi</w:t>
          </w:r>
          <w:proofErr w:type="spellEnd"/>
          <w:r w:rsidRPr="002B1C70">
            <w:t>: 10.1016/j.imu.2020.100297.</w:t>
          </w:r>
        </w:p>
        <w:p w14:paraId="576C1B68" w14:textId="7BCA8171" w:rsidR="002B1C70" w:rsidRPr="002B1C70" w:rsidRDefault="002B1C70" w:rsidP="002B1C70">
          <w:pPr>
            <w:pStyle w:val="Reference"/>
            <w:ind w:left="-180"/>
            <w:divId w:val="25982261"/>
          </w:pPr>
          <w:r w:rsidRPr="002B1C70">
            <w:t>S. Bakas, A. Jakab, and S. Bauer Helbling, “Identifying the Best Machine Learning Algorithms for Brain Tumor Segmentation, Progression Assessment, and Overall Survival Prediction in the BRATS Challenge.” [Online]. Available: https://www.researchgate.net/publication/331576745</w:t>
          </w:r>
        </w:p>
        <w:p w14:paraId="696457F2" w14:textId="5A0303F0" w:rsidR="002B1C70" w:rsidRPr="002B1C70" w:rsidRDefault="002B1C70" w:rsidP="002B1C70">
          <w:pPr>
            <w:pStyle w:val="Reference"/>
            <w:ind w:left="-180"/>
            <w:divId w:val="1662927375"/>
          </w:pPr>
          <w:r w:rsidRPr="002B1C70">
            <w:t xml:space="preserve">A. G. Roy, N. Navab, and C. </w:t>
          </w:r>
          <w:proofErr w:type="spellStart"/>
          <w:r w:rsidRPr="002B1C70">
            <w:t>Wachinger</w:t>
          </w:r>
          <w:proofErr w:type="spellEnd"/>
          <w:r w:rsidRPr="002B1C70">
            <w:t>, “</w:t>
          </w:r>
          <w:proofErr w:type="spellStart"/>
          <w:r w:rsidRPr="002B1C70">
            <w:t>QuickNAT</w:t>
          </w:r>
          <w:proofErr w:type="spellEnd"/>
          <w:r w:rsidRPr="002B1C70">
            <w:t xml:space="preserve">: Segmenting MRI Neuroanatomy in 20 seconds”, </w:t>
          </w:r>
          <w:proofErr w:type="spellStart"/>
          <w:r w:rsidRPr="002B1C70">
            <w:t>doi</w:t>
          </w:r>
          <w:proofErr w:type="spellEnd"/>
          <w:r w:rsidRPr="002B1C70">
            <w:t>: 10.48550/arXiv.1801.04161.</w:t>
          </w:r>
        </w:p>
        <w:p w14:paraId="498EBFB9" w14:textId="7959F6DA" w:rsidR="002B1C70" w:rsidRPr="002B1C70" w:rsidRDefault="002B1C70" w:rsidP="002B1C70">
          <w:pPr>
            <w:pStyle w:val="Reference"/>
            <w:ind w:left="-180"/>
            <w:divId w:val="1652755370"/>
          </w:pPr>
          <w:r w:rsidRPr="002B1C70">
            <w:t xml:space="preserve">M. </w:t>
          </w:r>
          <w:proofErr w:type="spellStart"/>
          <w:r w:rsidRPr="002B1C70">
            <w:t>Khened</w:t>
          </w:r>
          <w:proofErr w:type="spellEnd"/>
          <w:r w:rsidRPr="002B1C70">
            <w:t xml:space="preserve">, V. A. </w:t>
          </w:r>
          <w:proofErr w:type="spellStart"/>
          <w:r w:rsidRPr="002B1C70">
            <w:t>Kollerathu</w:t>
          </w:r>
          <w:proofErr w:type="spellEnd"/>
          <w:r w:rsidRPr="002B1C70">
            <w:t xml:space="preserve">, and G. Krishnamurthi, “Fully convolutional multi-scale residual </w:t>
          </w:r>
          <w:proofErr w:type="spellStart"/>
          <w:r w:rsidRPr="002B1C70">
            <w:t>DenseNets</w:t>
          </w:r>
          <w:proofErr w:type="spellEnd"/>
          <w:r w:rsidRPr="002B1C70">
            <w:t xml:space="preserve"> for cardiac segmentation and automated cardiac diagnosis using ensemble of classifiers,” </w:t>
          </w:r>
          <w:r w:rsidRPr="002B1C70">
            <w:rPr>
              <w:i/>
              <w:iCs/>
            </w:rPr>
            <w:t>Med Image Anal</w:t>
          </w:r>
          <w:r w:rsidRPr="002B1C70">
            <w:t xml:space="preserve">, vol. 51, pp. 21–45, Jan. 2019, </w:t>
          </w:r>
          <w:proofErr w:type="spellStart"/>
          <w:r w:rsidRPr="002B1C70">
            <w:t>doi</w:t>
          </w:r>
          <w:proofErr w:type="spellEnd"/>
          <w:r w:rsidRPr="002B1C70">
            <w:t>: 10.1016/j.media.2018.10.004.</w:t>
          </w:r>
        </w:p>
        <w:p w14:paraId="045DE9C3" w14:textId="57BB60F6" w:rsidR="002B1C70" w:rsidRPr="002B1C70" w:rsidRDefault="002B1C70" w:rsidP="002B1C70">
          <w:pPr>
            <w:pStyle w:val="Reference"/>
            <w:ind w:left="-180"/>
            <w:divId w:val="178394984"/>
          </w:pPr>
          <w:r w:rsidRPr="002B1C70">
            <w:t xml:space="preserve">L. Maier-Hein </w:t>
          </w:r>
          <w:r w:rsidRPr="002B1C70">
            <w:rPr>
              <w:i/>
              <w:iCs/>
            </w:rPr>
            <w:t>et al.</w:t>
          </w:r>
          <w:r w:rsidRPr="002B1C70">
            <w:t xml:space="preserve">, “BIAS: Transparent reporting of biomedical image analysis challenges,” </w:t>
          </w:r>
          <w:r w:rsidRPr="002B1C70">
            <w:rPr>
              <w:i/>
              <w:iCs/>
            </w:rPr>
            <w:t>Med Image Anal</w:t>
          </w:r>
          <w:r w:rsidRPr="002B1C70">
            <w:t xml:space="preserve">, vol. 66, Dec. 2020, </w:t>
          </w:r>
          <w:proofErr w:type="spellStart"/>
          <w:r w:rsidRPr="002B1C70">
            <w:t>doi</w:t>
          </w:r>
          <w:proofErr w:type="spellEnd"/>
          <w:r w:rsidRPr="002B1C70">
            <w:t>: 10.1016/j.media.2020.101796.</w:t>
          </w:r>
        </w:p>
        <w:p w14:paraId="21DD913E" w14:textId="71CDF460" w:rsidR="002B1C70" w:rsidRPr="002B1C70" w:rsidRDefault="002B1C70" w:rsidP="002B1C70">
          <w:pPr>
            <w:pStyle w:val="Reference"/>
            <w:ind w:left="-180"/>
            <w:divId w:val="504052100"/>
          </w:pPr>
          <w:r w:rsidRPr="002B1C70">
            <w:t xml:space="preserve">J. C. Á. </w:t>
          </w:r>
          <w:proofErr w:type="spellStart"/>
          <w:r w:rsidRPr="002B1C70">
            <w:t>Cerón</w:t>
          </w:r>
          <w:proofErr w:type="spellEnd"/>
          <w:r w:rsidRPr="002B1C70">
            <w:t xml:space="preserve">, G. O. Ruiz, L. Chang, and S. Ali, “Real-time instance segmentation of surgical instruments using attention and multi-scale feature fusion,” </w:t>
          </w:r>
          <w:r w:rsidRPr="002B1C70">
            <w:rPr>
              <w:i/>
              <w:iCs/>
            </w:rPr>
            <w:t>Med Image Anal</w:t>
          </w:r>
          <w:r w:rsidRPr="002B1C70">
            <w:t xml:space="preserve">, vol. 81, Oct. 2022, </w:t>
          </w:r>
          <w:proofErr w:type="spellStart"/>
          <w:r w:rsidRPr="002B1C70">
            <w:t>doi</w:t>
          </w:r>
          <w:proofErr w:type="spellEnd"/>
          <w:r w:rsidRPr="002B1C70">
            <w:t>: 10.1016/j.media.2022.102569.</w:t>
          </w:r>
        </w:p>
        <w:p w14:paraId="4C19C23A" w14:textId="561F85FD" w:rsidR="002B1C70" w:rsidRPr="002B1C70" w:rsidRDefault="002B1C70" w:rsidP="002B1C70">
          <w:pPr>
            <w:pStyle w:val="Reference"/>
            <w:ind w:left="-180"/>
            <w:divId w:val="1085036702"/>
          </w:pPr>
          <w:r w:rsidRPr="002B1C70">
            <w:t xml:space="preserve">J. van der Veen </w:t>
          </w:r>
          <w:r w:rsidRPr="002B1C70">
            <w:rPr>
              <w:i/>
              <w:iCs/>
            </w:rPr>
            <w:t>et al.</w:t>
          </w:r>
          <w:r w:rsidRPr="002B1C70">
            <w:t xml:space="preserve">, “Benefits of deep learning for delineation of organs at risk in head and neck cancer,” </w:t>
          </w:r>
          <w:r w:rsidRPr="002B1C70">
            <w:rPr>
              <w:i/>
              <w:iCs/>
            </w:rPr>
            <w:t>Radiotherapy and Oncology</w:t>
          </w:r>
          <w:r w:rsidRPr="002B1C70">
            <w:t xml:space="preserve">, vol. 138, pp. 68–74, Sep. 2019, </w:t>
          </w:r>
          <w:proofErr w:type="spellStart"/>
          <w:r w:rsidRPr="002B1C70">
            <w:t>doi</w:t>
          </w:r>
          <w:proofErr w:type="spellEnd"/>
          <w:r w:rsidRPr="002B1C70">
            <w:t>: 10.1016/j.radonc.2019.05.010.</w:t>
          </w:r>
        </w:p>
        <w:p w14:paraId="133D0895" w14:textId="3C4CAFF6" w:rsidR="002B1C70" w:rsidRPr="002B1C70" w:rsidRDefault="002B1C70" w:rsidP="002B1C70">
          <w:pPr>
            <w:pStyle w:val="Reference"/>
            <w:ind w:left="-180"/>
            <w:divId w:val="1620837072"/>
          </w:pPr>
          <w:r w:rsidRPr="002B1C70">
            <w:t xml:space="preserve">Y. Fu, Y. Lei, T. Wang, W. J. Curran, T. Liu, and X. Yang, “Deep learning in medical image registration: a review,” </w:t>
          </w:r>
          <w:r w:rsidRPr="002B1C70">
            <w:rPr>
              <w:i/>
              <w:iCs/>
            </w:rPr>
            <w:t>Phys Med Biol</w:t>
          </w:r>
          <w:r w:rsidRPr="002B1C70">
            <w:t xml:space="preserve">, vol. 65, no. 20, p. 20TR01, Oct. 2020, </w:t>
          </w:r>
          <w:proofErr w:type="spellStart"/>
          <w:r w:rsidRPr="002B1C70">
            <w:t>doi</w:t>
          </w:r>
          <w:proofErr w:type="spellEnd"/>
          <w:r w:rsidRPr="002B1C70">
            <w:t>: 10.1088/1361-6560/ab843e.</w:t>
          </w:r>
        </w:p>
        <w:p w14:paraId="277F09FB" w14:textId="10C783D3" w:rsidR="002B1C70" w:rsidRPr="002B1C70" w:rsidRDefault="002B1C70" w:rsidP="002B1C70">
          <w:pPr>
            <w:pStyle w:val="Reference"/>
            <w:ind w:left="-180"/>
            <w:divId w:val="216358282"/>
          </w:pPr>
          <w:r w:rsidRPr="002B1C70">
            <w:t>S. Calderon-Ramirez, S. Yang, and D. Elizondo, “</w:t>
          </w:r>
          <w:proofErr w:type="spellStart"/>
          <w:r w:rsidRPr="002B1C70">
            <w:t>Semisupervised</w:t>
          </w:r>
          <w:proofErr w:type="spellEnd"/>
          <w:r w:rsidRPr="002B1C70">
            <w:t xml:space="preserve"> Deep Learning for Image Classification with Distribution Mismatch: A Survey,” </w:t>
          </w:r>
          <w:r w:rsidRPr="002B1C70">
            <w:rPr>
              <w:i/>
              <w:iCs/>
            </w:rPr>
            <w:t>IEEE Transactions on Artificial Intelligence</w:t>
          </w:r>
          <w:r w:rsidRPr="002B1C70">
            <w:t xml:space="preserve">, vol. 3, no. 6, pp. 1015–1029, Dec. 2022, </w:t>
          </w:r>
          <w:proofErr w:type="spellStart"/>
          <w:r w:rsidRPr="002B1C70">
            <w:t>doi</w:t>
          </w:r>
          <w:proofErr w:type="spellEnd"/>
          <w:r w:rsidRPr="002B1C70">
            <w:t>: 10.1109/TAI.2022.3196326.</w:t>
          </w:r>
        </w:p>
        <w:p w14:paraId="4FAEB175" w14:textId="7F943BA3" w:rsidR="002B1C70" w:rsidRPr="002B1C70" w:rsidRDefault="002B1C70" w:rsidP="002B1C70">
          <w:pPr>
            <w:pStyle w:val="Reference"/>
            <w:ind w:left="-180"/>
            <w:divId w:val="17853372"/>
          </w:pPr>
          <w:r w:rsidRPr="002B1C70">
            <w:t xml:space="preserve">A. Esteva </w:t>
          </w:r>
          <w:r w:rsidRPr="002B1C70">
            <w:rPr>
              <w:i/>
              <w:iCs/>
            </w:rPr>
            <w:t>et al.</w:t>
          </w:r>
          <w:r w:rsidRPr="002B1C70">
            <w:t xml:space="preserve">, “A guide to deep learning in healthcare,” Jan. 01, 2019, </w:t>
          </w:r>
          <w:r w:rsidRPr="002B1C70">
            <w:rPr>
              <w:i/>
              <w:iCs/>
            </w:rPr>
            <w:t>Nature Publishing Group</w:t>
          </w:r>
          <w:r w:rsidRPr="002B1C70">
            <w:t xml:space="preserve">. </w:t>
          </w:r>
          <w:proofErr w:type="spellStart"/>
          <w:r w:rsidRPr="002B1C70">
            <w:t>doi</w:t>
          </w:r>
          <w:proofErr w:type="spellEnd"/>
          <w:r w:rsidRPr="002B1C70">
            <w:t>: 10.1038/s41591-018-0316-z.</w:t>
          </w:r>
        </w:p>
        <w:p w14:paraId="7BDAB615" w14:textId="78418785" w:rsidR="002B1C70" w:rsidRPr="002B1C70" w:rsidRDefault="002B1C70" w:rsidP="002B1C70">
          <w:pPr>
            <w:pStyle w:val="Reference"/>
            <w:ind w:left="-180"/>
            <w:divId w:val="1352797717"/>
          </w:pPr>
          <w:r w:rsidRPr="002B1C70">
            <w:t xml:space="preserve">J. Ma, Y. He, F. Li, L. Han, C. You, and B. Wang, “Segment anything in medical images,” </w:t>
          </w:r>
          <w:r w:rsidRPr="002B1C70">
            <w:rPr>
              <w:i/>
              <w:iCs/>
            </w:rPr>
            <w:t>Nat Commun</w:t>
          </w:r>
          <w:r w:rsidRPr="002B1C70">
            <w:t xml:space="preserve">, vol. 15, no. 1, Dec. 2024, </w:t>
          </w:r>
          <w:proofErr w:type="spellStart"/>
          <w:r w:rsidRPr="002B1C70">
            <w:t>doi</w:t>
          </w:r>
          <w:proofErr w:type="spellEnd"/>
          <w:r w:rsidRPr="002B1C70">
            <w:t>: 10.1038/s41467-024-44824-z.</w:t>
          </w:r>
        </w:p>
        <w:p w14:paraId="10884901" w14:textId="43BA2116" w:rsidR="002B1C70" w:rsidRPr="002B1C70" w:rsidRDefault="002B1C70" w:rsidP="002B1C70">
          <w:pPr>
            <w:pStyle w:val="Reference"/>
            <w:ind w:left="-180"/>
            <w:divId w:val="406466490"/>
          </w:pPr>
          <w:r w:rsidRPr="002B1C70">
            <w:t>W. Lei, X. Wei, X. Zhang, K. Li, and S. Zhang, “</w:t>
          </w:r>
          <w:proofErr w:type="spellStart"/>
          <w:r w:rsidRPr="002B1C70">
            <w:t>MedLSAM</w:t>
          </w:r>
          <w:proofErr w:type="spellEnd"/>
          <w:r w:rsidRPr="002B1C70">
            <w:t>: Localize and Segment Anything Model for 3D CT Images,” Oct. 2024, [Online]. Available: http://arxiv.org/abs/2306.14752</w:t>
          </w:r>
        </w:p>
        <w:p w14:paraId="57656B20" w14:textId="333954EE" w:rsidR="002B1C70" w:rsidRPr="002B1C70" w:rsidRDefault="002B1C70" w:rsidP="002B1C70">
          <w:pPr>
            <w:pStyle w:val="Reference"/>
            <w:ind w:left="-180"/>
            <w:divId w:val="913049621"/>
          </w:pPr>
          <w:r w:rsidRPr="002B1C70">
            <w:t xml:space="preserve">A. </w:t>
          </w:r>
          <w:proofErr w:type="spellStart"/>
          <w:r w:rsidRPr="002B1C70">
            <w:t>Hatamizadeh</w:t>
          </w:r>
          <w:proofErr w:type="spellEnd"/>
          <w:r w:rsidRPr="002B1C70">
            <w:t xml:space="preserve"> </w:t>
          </w:r>
          <w:r w:rsidRPr="002B1C70">
            <w:rPr>
              <w:i/>
              <w:iCs/>
            </w:rPr>
            <w:t>et al.</w:t>
          </w:r>
          <w:r w:rsidRPr="002B1C70">
            <w:t>, “UNETR: Transformers for 3D Medical Image Segmentation,” Oct. 2021, [Online]. Available: http://arxiv.org/abs/2103.10504</w:t>
          </w:r>
        </w:p>
        <w:p w14:paraId="68CB9A91" w14:textId="1CF4140F" w:rsidR="002B1C70" w:rsidRPr="002B1C70" w:rsidRDefault="002B1C70" w:rsidP="002B1C70">
          <w:pPr>
            <w:pStyle w:val="Reference"/>
            <w:ind w:left="-180"/>
            <w:divId w:val="639306001"/>
          </w:pPr>
          <w:r w:rsidRPr="002B1C70">
            <w:t xml:space="preserve">Y. Alzahrani and B. </w:t>
          </w:r>
          <w:proofErr w:type="spellStart"/>
          <w:r w:rsidRPr="002B1C70">
            <w:t>Boufama</w:t>
          </w:r>
          <w:proofErr w:type="spellEnd"/>
          <w:r w:rsidRPr="002B1C70">
            <w:t xml:space="preserve">, “Biomedical Image Segmentation: A Survey,” </w:t>
          </w:r>
          <w:r w:rsidRPr="002B1C70">
            <w:rPr>
              <w:i/>
              <w:iCs/>
            </w:rPr>
            <w:t xml:space="preserve">SN </w:t>
          </w:r>
          <w:proofErr w:type="spellStart"/>
          <w:r w:rsidRPr="002B1C70">
            <w:rPr>
              <w:i/>
              <w:iCs/>
            </w:rPr>
            <w:t>Comput</w:t>
          </w:r>
          <w:proofErr w:type="spellEnd"/>
          <w:r w:rsidRPr="002B1C70">
            <w:rPr>
              <w:i/>
              <w:iCs/>
            </w:rPr>
            <w:t xml:space="preserve"> Sci</w:t>
          </w:r>
          <w:r w:rsidRPr="002B1C70">
            <w:t xml:space="preserve">, vol. 2, no. 4, p. 310, Jul. 2021, </w:t>
          </w:r>
          <w:proofErr w:type="spellStart"/>
          <w:r w:rsidRPr="002B1C70">
            <w:t>doi</w:t>
          </w:r>
          <w:proofErr w:type="spellEnd"/>
          <w:r w:rsidRPr="002B1C70">
            <w:t>: 10.1007/s42979-021-00704-7.</w:t>
          </w:r>
        </w:p>
        <w:p w14:paraId="65F594C0" w14:textId="5C6DF813" w:rsidR="002B1C70" w:rsidRPr="002B1C70" w:rsidRDefault="002B1C70" w:rsidP="002B1C70">
          <w:pPr>
            <w:pStyle w:val="Reference"/>
            <w:ind w:left="-180"/>
            <w:divId w:val="365496098"/>
          </w:pPr>
          <w:r w:rsidRPr="002B1C70">
            <w:t>S. Cai, Y. Tian, H. Lui, H. Zeng, Y. Wu, and G. Chen, “Dense-</w:t>
          </w:r>
          <w:proofErr w:type="spellStart"/>
          <w:r w:rsidRPr="002B1C70">
            <w:t>UNet</w:t>
          </w:r>
          <w:proofErr w:type="spellEnd"/>
          <w:r w:rsidRPr="002B1C70">
            <w:t xml:space="preserve">: a novel multiphoton in vivo cellular image segmentation model based on a convolutional neural network,” </w:t>
          </w:r>
          <w:r w:rsidRPr="002B1C70">
            <w:rPr>
              <w:i/>
              <w:iCs/>
            </w:rPr>
            <w:t>Quant Imaging Med Surg</w:t>
          </w:r>
          <w:r w:rsidRPr="002B1C70">
            <w:t xml:space="preserve">, vol. 10, no. 6, pp. 1275–1285, Jun. 2020, </w:t>
          </w:r>
          <w:proofErr w:type="spellStart"/>
          <w:r w:rsidRPr="002B1C70">
            <w:t>doi</w:t>
          </w:r>
          <w:proofErr w:type="spellEnd"/>
          <w:r w:rsidRPr="002B1C70">
            <w:t>: 10.21037/qims-19-1090.</w:t>
          </w:r>
        </w:p>
        <w:p w14:paraId="19586F0E" w14:textId="283B661B" w:rsidR="002B1C70" w:rsidRPr="002B1C70" w:rsidRDefault="002B1C70" w:rsidP="002B1C70">
          <w:pPr>
            <w:pStyle w:val="Reference"/>
            <w:ind w:left="-180"/>
            <w:divId w:val="568151030"/>
          </w:pPr>
          <w:r w:rsidRPr="002B1C70">
            <w:t xml:space="preserve">G. </w:t>
          </w:r>
          <w:proofErr w:type="spellStart"/>
          <w:r w:rsidRPr="002B1C70">
            <w:t>Litjens</w:t>
          </w:r>
          <w:proofErr w:type="spellEnd"/>
          <w:r w:rsidRPr="002B1C70">
            <w:t xml:space="preserve"> </w:t>
          </w:r>
          <w:r w:rsidRPr="002B1C70">
            <w:rPr>
              <w:i/>
              <w:iCs/>
            </w:rPr>
            <w:t>et al.</w:t>
          </w:r>
          <w:r w:rsidRPr="002B1C70">
            <w:t xml:space="preserve">, “A survey on deep learning in medical image analysis,” Dec. 01, 2017, </w:t>
          </w:r>
          <w:r w:rsidRPr="002B1C70">
            <w:rPr>
              <w:i/>
              <w:iCs/>
            </w:rPr>
            <w:t>Elsevier B.V.</w:t>
          </w:r>
          <w:r w:rsidRPr="002B1C70">
            <w:t xml:space="preserve"> </w:t>
          </w:r>
          <w:proofErr w:type="spellStart"/>
          <w:r w:rsidRPr="002B1C70">
            <w:t>doi</w:t>
          </w:r>
          <w:proofErr w:type="spellEnd"/>
          <w:r w:rsidRPr="002B1C70">
            <w:t>: 10.1016/j.media.2017.07.005.</w:t>
          </w:r>
        </w:p>
        <w:p w14:paraId="70A935BD" w14:textId="20CADF62" w:rsidR="002B1C70" w:rsidRPr="002B1C70" w:rsidRDefault="002B1C70" w:rsidP="002B1C70">
          <w:pPr>
            <w:pStyle w:val="Reference"/>
            <w:ind w:left="-180"/>
            <w:divId w:val="1389181234"/>
          </w:pPr>
          <w:r w:rsidRPr="002B1C70">
            <w:t xml:space="preserve">G. Wang </w:t>
          </w:r>
          <w:r w:rsidRPr="002B1C70">
            <w:rPr>
              <w:i/>
              <w:iCs/>
            </w:rPr>
            <w:t>et al.</w:t>
          </w:r>
          <w:r w:rsidRPr="002B1C70">
            <w:t xml:space="preserve">, “Interactive Medical Image Segmentation Using Deep Learning with Image-Specific Fine Tuning,” </w:t>
          </w:r>
          <w:r w:rsidRPr="002B1C70">
            <w:rPr>
              <w:i/>
              <w:iCs/>
            </w:rPr>
            <w:t>IEEE Trans Med Imaging</w:t>
          </w:r>
          <w:r w:rsidRPr="002B1C70">
            <w:t xml:space="preserve">, vol. 37, no. 7, pp. 1562–1573, Jul. 2018, </w:t>
          </w:r>
          <w:proofErr w:type="spellStart"/>
          <w:r w:rsidRPr="002B1C70">
            <w:t>doi</w:t>
          </w:r>
          <w:proofErr w:type="spellEnd"/>
          <w:r w:rsidRPr="002B1C70">
            <w:t>: 10.1109/TMI.2018.2791721.</w:t>
          </w:r>
        </w:p>
        <w:p w14:paraId="267F82B5" w14:textId="7C4557E8" w:rsidR="002B1C70" w:rsidRPr="002B1C70" w:rsidRDefault="002B1C70" w:rsidP="002B1C70">
          <w:pPr>
            <w:pStyle w:val="Reference"/>
            <w:ind w:left="-180"/>
            <w:divId w:val="286014557"/>
          </w:pPr>
          <w:r w:rsidRPr="002B1C70">
            <w:t xml:space="preserve">T. Zhou, S. Ruan, and S. Canu, “A review: Deep learning for medical image segmentation using multi-modality fusion,” </w:t>
          </w:r>
          <w:r w:rsidRPr="002B1C70">
            <w:rPr>
              <w:i/>
              <w:iCs/>
            </w:rPr>
            <w:t>Array</w:t>
          </w:r>
          <w:r w:rsidRPr="002B1C70">
            <w:t xml:space="preserve">, vol. 3–4, Sep. 2019, </w:t>
          </w:r>
          <w:proofErr w:type="spellStart"/>
          <w:r w:rsidRPr="002B1C70">
            <w:t>doi</w:t>
          </w:r>
          <w:proofErr w:type="spellEnd"/>
          <w:r w:rsidRPr="002B1C70">
            <w:t>: 10.1016/j.array.2019.100004.</w:t>
          </w:r>
        </w:p>
        <w:p w14:paraId="04C614BA" w14:textId="5E1ED92A" w:rsidR="002B1C70" w:rsidRPr="002B1C70" w:rsidRDefault="002B1C70" w:rsidP="002B1C70">
          <w:pPr>
            <w:pStyle w:val="Reference"/>
            <w:ind w:left="-180"/>
            <w:divId w:val="1871992772"/>
          </w:pPr>
          <w:r w:rsidRPr="002B1C70">
            <w:t xml:space="preserve">D. Nie </w:t>
          </w:r>
          <w:r w:rsidRPr="002B1C70">
            <w:rPr>
              <w:i/>
              <w:iCs/>
            </w:rPr>
            <w:t>et al.</w:t>
          </w:r>
          <w:r w:rsidRPr="002B1C70">
            <w:t xml:space="preserve">, “Medical Image Synthesis with Deep Convolutional Adversarial Networks,” </w:t>
          </w:r>
          <w:r w:rsidRPr="002B1C70">
            <w:rPr>
              <w:i/>
              <w:iCs/>
            </w:rPr>
            <w:t>IEEE Trans Biomed Eng</w:t>
          </w:r>
          <w:r w:rsidRPr="002B1C70">
            <w:t xml:space="preserve">, vol. 65, no. 12, pp. 2720–2730, Dec. 2018, </w:t>
          </w:r>
          <w:proofErr w:type="spellStart"/>
          <w:r w:rsidRPr="002B1C70">
            <w:t>doi</w:t>
          </w:r>
          <w:proofErr w:type="spellEnd"/>
          <w:r w:rsidRPr="002B1C70">
            <w:t>: 10.1109/TBME.2018.2814538.</w:t>
          </w:r>
        </w:p>
        <w:p w14:paraId="3E15D52C" w14:textId="25AD5C3E" w:rsidR="002B1C70" w:rsidRPr="002B1C70" w:rsidRDefault="002B1C70" w:rsidP="002B1C70">
          <w:pPr>
            <w:pStyle w:val="Reference"/>
            <w:ind w:left="-180"/>
            <w:divId w:val="1224487574"/>
          </w:pPr>
          <w:r w:rsidRPr="002B1C70">
            <w:lastRenderedPageBreak/>
            <w:t xml:space="preserve">J. Y. Zhu, T. Park, P. Isola, and A. A. Efros, “Unpaired Image-to-Image Translation Using Cycle-Consistent Adversarial Networks,” in </w:t>
          </w:r>
          <w:r w:rsidRPr="002B1C70">
            <w:rPr>
              <w:i/>
              <w:iCs/>
            </w:rPr>
            <w:t>Proceedings of the IEEE International Conference on Computer Vision</w:t>
          </w:r>
          <w:r w:rsidRPr="002B1C70">
            <w:t xml:space="preserve">, Institute of Electrical and Electronics Engineers Inc., Dec. 2017, pp. 2242–2251. </w:t>
          </w:r>
          <w:proofErr w:type="spellStart"/>
          <w:r w:rsidRPr="002B1C70">
            <w:t>doi</w:t>
          </w:r>
          <w:proofErr w:type="spellEnd"/>
          <w:r w:rsidRPr="002B1C70">
            <w:t>: 10.1109/ICCV.2017.244.</w:t>
          </w:r>
        </w:p>
        <w:p w14:paraId="669FDC43" w14:textId="6AB56746" w:rsidR="002B1C70" w:rsidRPr="002B1C70" w:rsidRDefault="002B1C70" w:rsidP="002B1C70">
          <w:pPr>
            <w:pStyle w:val="Reference"/>
            <w:ind w:left="-180"/>
            <w:divId w:val="531110336"/>
          </w:pPr>
          <w:r w:rsidRPr="002B1C70">
            <w:t xml:space="preserve">H. Wu </w:t>
          </w:r>
          <w:r w:rsidRPr="002B1C70">
            <w:rPr>
              <w:i/>
              <w:iCs/>
            </w:rPr>
            <w:t>et al.</w:t>
          </w:r>
          <w:r w:rsidRPr="002B1C70">
            <w:t>, “</w:t>
          </w:r>
          <w:proofErr w:type="spellStart"/>
          <w:r w:rsidRPr="002B1C70">
            <w:t>CvT</w:t>
          </w:r>
          <w:proofErr w:type="spellEnd"/>
          <w:r w:rsidRPr="002B1C70">
            <w:t>: Introducing Convolutions to Vision Transformers,” Mar. 2021, [Online]. Available: http://arxiv.org/abs/2103.15808</w:t>
          </w:r>
        </w:p>
        <w:p w14:paraId="1DD1EA08" w14:textId="423EA5E2" w:rsidR="002B1C70" w:rsidRPr="002B1C70" w:rsidRDefault="002B1C70" w:rsidP="002B1C70">
          <w:pPr>
            <w:pStyle w:val="Reference"/>
            <w:ind w:left="-180"/>
            <w:divId w:val="505099383"/>
          </w:pPr>
          <w:r w:rsidRPr="002B1C70">
            <w:t xml:space="preserve">Q. Dou, C. Chen, H. Chen, H. Kong, C. Ouyang, and P.-A. Heng, “Unsupervised Cross-Modality Domain Adaptation of </w:t>
          </w:r>
          <w:proofErr w:type="spellStart"/>
          <w:r w:rsidRPr="002B1C70">
            <w:t>ConvNets</w:t>
          </w:r>
          <w:proofErr w:type="spellEnd"/>
          <w:r w:rsidRPr="002B1C70">
            <w:t xml:space="preserve"> for Biomedical Image Segmentations with Adversarial Loss,” 2017, </w:t>
          </w:r>
          <w:proofErr w:type="spellStart"/>
          <w:r w:rsidRPr="002B1C70">
            <w:t>doi</w:t>
          </w:r>
          <w:proofErr w:type="spellEnd"/>
          <w:r w:rsidRPr="002B1C70">
            <w:t>: 10.48550/arXiv.1804.10916.</w:t>
          </w:r>
        </w:p>
        <w:p w14:paraId="190BF9C5" w14:textId="44D316BB" w:rsidR="002B1C70" w:rsidRPr="002B1C70" w:rsidRDefault="002B1C70" w:rsidP="002B1C70">
          <w:pPr>
            <w:pStyle w:val="Reference"/>
            <w:ind w:left="-180"/>
            <w:divId w:val="1638415657"/>
          </w:pPr>
          <w:r w:rsidRPr="002B1C70">
            <w:t xml:space="preserve">A. Krizhevsky, I. </w:t>
          </w:r>
          <w:proofErr w:type="spellStart"/>
          <w:r w:rsidRPr="002B1C70">
            <w:t>Sutskever</w:t>
          </w:r>
          <w:proofErr w:type="spellEnd"/>
          <w:r w:rsidRPr="002B1C70">
            <w:t xml:space="preserve">, and G. E. Hinton, “ImageNet classification with deep convolutional neural networks,” </w:t>
          </w:r>
          <w:r w:rsidRPr="002B1C70">
            <w:rPr>
              <w:i/>
              <w:iCs/>
            </w:rPr>
            <w:t>Commun ACM</w:t>
          </w:r>
          <w:r w:rsidRPr="002B1C70">
            <w:t xml:space="preserve">, vol. 60, no. 6, pp. 84–90, May 2017, </w:t>
          </w:r>
          <w:proofErr w:type="spellStart"/>
          <w:r w:rsidRPr="002B1C70">
            <w:t>doi</w:t>
          </w:r>
          <w:proofErr w:type="spellEnd"/>
          <w:r w:rsidRPr="002B1C70">
            <w:t>: 10.1145/3065386.</w:t>
          </w:r>
        </w:p>
        <w:p w14:paraId="7B79AB44" w14:textId="44823FA4" w:rsidR="002B1C70" w:rsidRPr="002B1C70" w:rsidRDefault="002B1C70" w:rsidP="002B1C70">
          <w:pPr>
            <w:pStyle w:val="Reference"/>
            <w:ind w:left="-180"/>
            <w:divId w:val="522787091"/>
          </w:pPr>
          <w:r w:rsidRPr="002B1C70">
            <w:t xml:space="preserve">J. Ma, “Cutting-edge 3D Medical Image Segmentation Methods in 2020: Are Happy Families All </w:t>
          </w:r>
          <w:proofErr w:type="gramStart"/>
          <w:r w:rsidRPr="002B1C70">
            <w:t>Alike?,</w:t>
          </w:r>
          <w:proofErr w:type="gramEnd"/>
          <w:r w:rsidRPr="002B1C70">
            <w:t>” Jan. 2021, [Online]. Available: http://arxiv.org/abs/2101.00232</w:t>
          </w:r>
        </w:p>
        <w:p w14:paraId="05AC5275" w14:textId="5B97BA04" w:rsidR="002B1C70" w:rsidRPr="002B1C70" w:rsidRDefault="002B1C70" w:rsidP="002B1C70">
          <w:pPr>
            <w:pStyle w:val="Reference"/>
            <w:ind w:left="-180"/>
            <w:divId w:val="201090555"/>
          </w:pPr>
          <w:r w:rsidRPr="002B1C70">
            <w:t xml:space="preserve">M. Z. Alom, C. </w:t>
          </w:r>
          <w:proofErr w:type="spellStart"/>
          <w:r w:rsidRPr="002B1C70">
            <w:t>Yakopcic</w:t>
          </w:r>
          <w:proofErr w:type="spellEnd"/>
          <w:r w:rsidRPr="002B1C70">
            <w:t xml:space="preserve">, M. Hasan, T. M. Taha, and V. K. Asari, “Recurrent residual U-Net for medical image segmentation,” </w:t>
          </w:r>
          <w:r w:rsidRPr="002B1C70">
            <w:rPr>
              <w:i/>
              <w:iCs/>
            </w:rPr>
            <w:t>Journal of Medical Imaging</w:t>
          </w:r>
          <w:r w:rsidRPr="002B1C70">
            <w:t xml:space="preserve">, vol. 6, no. 01, p. 1, Mar. 2019, </w:t>
          </w:r>
          <w:proofErr w:type="spellStart"/>
          <w:r w:rsidRPr="002B1C70">
            <w:t>doi</w:t>
          </w:r>
          <w:proofErr w:type="spellEnd"/>
          <w:r w:rsidRPr="002B1C70">
            <w:t>: 10.1117/1.JMI.6.1.014006.</w:t>
          </w:r>
        </w:p>
        <w:p w14:paraId="3EE404A2" w14:textId="2A9CB1C2" w:rsidR="002B1C70" w:rsidRPr="002B1C70" w:rsidRDefault="002B1C70" w:rsidP="002B1C70">
          <w:pPr>
            <w:pStyle w:val="Reference"/>
            <w:ind w:left="-180"/>
            <w:divId w:val="369497037"/>
          </w:pPr>
          <w:r w:rsidRPr="002B1C70">
            <w:t xml:space="preserve">Y. Zhang, S. Miao, T. Mansi, and R. Liao, “Task Driven Generative Modeling for Unsupervised Domain Adaptation: Application to X-ray Image Segmentation,” 2018, pp. 599–607. </w:t>
          </w:r>
          <w:proofErr w:type="spellStart"/>
          <w:r w:rsidRPr="002B1C70">
            <w:t>doi</w:t>
          </w:r>
          <w:proofErr w:type="spellEnd"/>
          <w:r w:rsidRPr="002B1C70">
            <w:t>: 10.1007/978-3-030-00934-2_67.</w:t>
          </w:r>
        </w:p>
        <w:p w14:paraId="4C92822F" w14:textId="54805B93" w:rsidR="002B1C70" w:rsidRPr="002B1C70" w:rsidRDefault="002B1C70" w:rsidP="002B1C70">
          <w:pPr>
            <w:pStyle w:val="Reference"/>
            <w:ind w:left="-180"/>
            <w:divId w:val="1942175195"/>
          </w:pPr>
          <w:r w:rsidRPr="002B1C70">
            <w:t>Y. He, D. Yang, H. Roth, C. Zhao, and D. Xu, “</w:t>
          </w:r>
          <w:proofErr w:type="spellStart"/>
          <w:r w:rsidRPr="002B1C70">
            <w:t>DiNTS</w:t>
          </w:r>
          <w:proofErr w:type="spellEnd"/>
          <w:r w:rsidRPr="002B1C70">
            <w:t xml:space="preserve">: Differentiable Neural Network Topology Search for 3D Medical Image Segmentation”, </w:t>
          </w:r>
          <w:proofErr w:type="spellStart"/>
          <w:r w:rsidRPr="002B1C70">
            <w:t>doi</w:t>
          </w:r>
          <w:proofErr w:type="spellEnd"/>
          <w:r w:rsidRPr="002B1C70">
            <w:t>: 10.48550/arXiv.2103.15954.</w:t>
          </w:r>
        </w:p>
        <w:p w14:paraId="2B991BEB" w14:textId="02712F37" w:rsidR="002B1C70" w:rsidRPr="002B1C70" w:rsidRDefault="002B1C70" w:rsidP="002B1C70">
          <w:pPr>
            <w:pStyle w:val="Reference"/>
            <w:ind w:left="-180"/>
            <w:divId w:val="581718854"/>
          </w:pPr>
          <w:r w:rsidRPr="002B1C70">
            <w:t xml:space="preserve">N. S. Punn and S. Agarwal, “Modality specific U-Net variants for biomedical image segmentation: a survey,” </w:t>
          </w:r>
          <w:proofErr w:type="spellStart"/>
          <w:r w:rsidRPr="002B1C70">
            <w:rPr>
              <w:i/>
              <w:iCs/>
            </w:rPr>
            <w:t>Artif</w:t>
          </w:r>
          <w:proofErr w:type="spellEnd"/>
          <w:r w:rsidRPr="002B1C70">
            <w:rPr>
              <w:i/>
              <w:iCs/>
            </w:rPr>
            <w:t xml:space="preserve"> </w:t>
          </w:r>
          <w:proofErr w:type="spellStart"/>
          <w:r w:rsidRPr="002B1C70">
            <w:rPr>
              <w:i/>
              <w:iCs/>
            </w:rPr>
            <w:t>Intell</w:t>
          </w:r>
          <w:proofErr w:type="spellEnd"/>
          <w:r w:rsidRPr="002B1C70">
            <w:rPr>
              <w:i/>
              <w:iCs/>
            </w:rPr>
            <w:t xml:space="preserve"> Rev</w:t>
          </w:r>
          <w:r w:rsidRPr="002B1C70">
            <w:t xml:space="preserve">, vol. 55, no. 7, pp. 5845–5889, Oct. 2022, </w:t>
          </w:r>
          <w:proofErr w:type="spellStart"/>
          <w:r w:rsidRPr="002B1C70">
            <w:t>doi</w:t>
          </w:r>
          <w:proofErr w:type="spellEnd"/>
          <w:r w:rsidRPr="002B1C70">
            <w:t>: 10.1007/s10462-022-10152-1.</w:t>
          </w:r>
        </w:p>
        <w:p w14:paraId="2BD0CDDB" w14:textId="197F6703" w:rsidR="002B1C70" w:rsidRPr="002B1C70" w:rsidRDefault="002B1C70" w:rsidP="002B1C70">
          <w:pPr>
            <w:pStyle w:val="Reference"/>
            <w:ind w:left="-180"/>
            <w:divId w:val="369569016"/>
          </w:pPr>
          <w:r w:rsidRPr="002B1C70">
            <w:t xml:space="preserve">X. Liu, Y. Zhang, H. Jing, L. Wang, and S. Zhao, “Ore image segmentation method using U-Net and </w:t>
          </w:r>
          <w:proofErr w:type="spellStart"/>
          <w:r w:rsidRPr="002B1C70">
            <w:t>Res_Unet</w:t>
          </w:r>
          <w:proofErr w:type="spellEnd"/>
          <w:r w:rsidRPr="002B1C70">
            <w:t xml:space="preserve"> convolutional networks,” </w:t>
          </w:r>
          <w:r w:rsidRPr="002B1C70">
            <w:rPr>
              <w:i/>
              <w:iCs/>
            </w:rPr>
            <w:t>RSC Adv</w:t>
          </w:r>
          <w:r w:rsidRPr="002B1C70">
            <w:t xml:space="preserve">, vol. 10, no. 16, pp. 9396–9406, Mar. 2020, </w:t>
          </w:r>
          <w:proofErr w:type="spellStart"/>
          <w:r w:rsidRPr="002B1C70">
            <w:t>doi</w:t>
          </w:r>
          <w:proofErr w:type="spellEnd"/>
          <w:r w:rsidRPr="002B1C70">
            <w:t>: 10.1039/c9ra05877j.</w:t>
          </w:r>
        </w:p>
        <w:p w14:paraId="047608FA" w14:textId="31D664E6" w:rsidR="002B1C70" w:rsidRPr="002B1C70" w:rsidRDefault="002B1C70" w:rsidP="002B1C70">
          <w:pPr>
            <w:pStyle w:val="Reference"/>
            <w:ind w:left="-180"/>
            <w:divId w:val="1599362233"/>
          </w:pPr>
          <w:r w:rsidRPr="002B1C70">
            <w:t xml:space="preserve">S. Asgari Taghanaki, K. Abhishek, J. P. Cohen, J. Cohen-Adad, and G. </w:t>
          </w:r>
          <w:proofErr w:type="spellStart"/>
          <w:r w:rsidRPr="002B1C70">
            <w:t>Hamarneh</w:t>
          </w:r>
          <w:proofErr w:type="spellEnd"/>
          <w:r w:rsidRPr="002B1C70">
            <w:t xml:space="preserve">, “Deep semantic segmentation of natural and medical images: a review,” </w:t>
          </w:r>
          <w:proofErr w:type="spellStart"/>
          <w:r w:rsidRPr="002B1C70">
            <w:rPr>
              <w:i/>
              <w:iCs/>
            </w:rPr>
            <w:t>Artif</w:t>
          </w:r>
          <w:proofErr w:type="spellEnd"/>
          <w:r w:rsidRPr="002B1C70">
            <w:rPr>
              <w:i/>
              <w:iCs/>
            </w:rPr>
            <w:t xml:space="preserve"> </w:t>
          </w:r>
          <w:proofErr w:type="spellStart"/>
          <w:r w:rsidRPr="002B1C70">
            <w:rPr>
              <w:i/>
              <w:iCs/>
            </w:rPr>
            <w:t>Intell</w:t>
          </w:r>
          <w:proofErr w:type="spellEnd"/>
          <w:r w:rsidRPr="002B1C70">
            <w:rPr>
              <w:i/>
              <w:iCs/>
            </w:rPr>
            <w:t xml:space="preserve"> Rev</w:t>
          </w:r>
          <w:r w:rsidRPr="002B1C70">
            <w:t xml:space="preserve">, vol. 54, no. 1, pp. 137–178, Jan. 2021, </w:t>
          </w:r>
          <w:proofErr w:type="spellStart"/>
          <w:r w:rsidRPr="002B1C70">
            <w:t>doi</w:t>
          </w:r>
          <w:proofErr w:type="spellEnd"/>
          <w:r w:rsidRPr="002B1C70">
            <w:t>: 10.1007/s10462-020-09854-1.</w:t>
          </w:r>
        </w:p>
        <w:p w14:paraId="3F431E0F" w14:textId="413B53CD" w:rsidR="002B1C70" w:rsidRPr="002B1C70" w:rsidRDefault="002B1C70" w:rsidP="002B1C70">
          <w:pPr>
            <w:pStyle w:val="Reference"/>
            <w:ind w:left="-180"/>
            <w:divId w:val="1416172951"/>
          </w:pPr>
          <w:r w:rsidRPr="002B1C70">
            <w:t xml:space="preserve">D. Dai </w:t>
          </w:r>
          <w:r w:rsidRPr="002B1C70">
            <w:rPr>
              <w:i/>
              <w:iCs/>
            </w:rPr>
            <w:t>et al.</w:t>
          </w:r>
          <w:r w:rsidRPr="002B1C70">
            <w:t xml:space="preserve">, “I &lt;math </w:t>
          </w:r>
          <w:proofErr w:type="spellStart"/>
          <w:r w:rsidRPr="002B1C70">
            <w:t>altimg</w:t>
          </w:r>
          <w:proofErr w:type="spellEnd"/>
          <w:r w:rsidRPr="002B1C70">
            <w:t>="si18.svg" display="inline" id="d1e3125"&gt; &lt;</w:t>
          </w:r>
          <w:proofErr w:type="spellStart"/>
          <w:r w:rsidRPr="002B1C70">
            <w:t>msup</w:t>
          </w:r>
          <w:proofErr w:type="spellEnd"/>
          <w:r w:rsidRPr="002B1C70">
            <w:t>&gt; &lt;</w:t>
          </w:r>
          <w:proofErr w:type="spellStart"/>
          <w:r w:rsidRPr="002B1C70">
            <w:t>mrow</w:t>
          </w:r>
          <w:proofErr w:type="spellEnd"/>
          <w:r w:rsidRPr="002B1C70">
            <w:t>/&gt; &lt;</w:t>
          </w:r>
          <w:proofErr w:type="spellStart"/>
          <w:r w:rsidRPr="002B1C70">
            <w:t>mrow</w:t>
          </w:r>
          <w:proofErr w:type="spellEnd"/>
          <w:r w:rsidRPr="002B1C70">
            <w:t>&gt; &lt;</w:t>
          </w:r>
          <w:proofErr w:type="spellStart"/>
          <w:r w:rsidRPr="002B1C70">
            <w:t>mn</w:t>
          </w:r>
          <w:proofErr w:type="spellEnd"/>
          <w:r w:rsidRPr="002B1C70">
            <w:t>&gt;2&lt;/</w:t>
          </w:r>
          <w:proofErr w:type="spellStart"/>
          <w:r w:rsidRPr="002B1C70">
            <w:t>mn</w:t>
          </w:r>
          <w:proofErr w:type="spellEnd"/>
          <w:r w:rsidRPr="002B1C70">
            <w:t>&gt; &lt;/</w:t>
          </w:r>
          <w:proofErr w:type="spellStart"/>
          <w:r w:rsidRPr="002B1C70">
            <w:t>mrow</w:t>
          </w:r>
          <w:proofErr w:type="spellEnd"/>
          <w:r w:rsidRPr="002B1C70">
            <w:t>&gt; &lt;/</w:t>
          </w:r>
          <w:proofErr w:type="spellStart"/>
          <w:r w:rsidRPr="002B1C70">
            <w:t>msup</w:t>
          </w:r>
          <w:proofErr w:type="spellEnd"/>
          <w:r w:rsidRPr="002B1C70">
            <w:t xml:space="preserve">&gt; &lt;/math&gt; U-Net: A dual-path U-Net with rich information interaction for medical image segmentation,” </w:t>
          </w:r>
          <w:r w:rsidRPr="002B1C70">
            <w:rPr>
              <w:i/>
              <w:iCs/>
            </w:rPr>
            <w:t>Med Image Anal</w:t>
          </w:r>
          <w:r w:rsidRPr="002B1C70">
            <w:t xml:space="preserve">, vol. 97, p. 103241, Oct. 2024, </w:t>
          </w:r>
          <w:proofErr w:type="spellStart"/>
          <w:r w:rsidRPr="002B1C70">
            <w:t>doi</w:t>
          </w:r>
          <w:proofErr w:type="spellEnd"/>
          <w:r w:rsidRPr="002B1C70">
            <w:t>: 10.1016/j.media.2024.103241.</w:t>
          </w:r>
        </w:p>
        <w:p w14:paraId="0CE50AFB" w14:textId="701D3EAA" w:rsidR="002B1C70" w:rsidRPr="002B1C70" w:rsidRDefault="002B1C70" w:rsidP="002B1C70">
          <w:pPr>
            <w:pStyle w:val="Reference"/>
            <w:ind w:left="-180"/>
            <w:divId w:val="1376003844"/>
          </w:pPr>
          <w:r w:rsidRPr="002B1C70">
            <w:t xml:space="preserve">H. Cao </w:t>
          </w:r>
          <w:r w:rsidRPr="002B1C70">
            <w:rPr>
              <w:i/>
              <w:iCs/>
            </w:rPr>
            <w:t>et al.</w:t>
          </w:r>
          <w:r w:rsidRPr="002B1C70">
            <w:t xml:space="preserve">, “Swin-Unet: </w:t>
          </w:r>
          <w:proofErr w:type="spellStart"/>
          <w:r w:rsidRPr="002B1C70">
            <w:t>Unet</w:t>
          </w:r>
          <w:proofErr w:type="spellEnd"/>
          <w:r w:rsidRPr="002B1C70">
            <w:t xml:space="preserve">-Like Pure Transformer for Medical Image Segmentation,” 2023, pp. 205–218. </w:t>
          </w:r>
          <w:proofErr w:type="spellStart"/>
          <w:r w:rsidRPr="002B1C70">
            <w:t>doi</w:t>
          </w:r>
          <w:proofErr w:type="spellEnd"/>
          <w:r w:rsidRPr="002B1C70">
            <w:t>: 10.1007/978-3-031-25066-8_9.</w:t>
          </w:r>
        </w:p>
        <w:p w14:paraId="49E2F761" w14:textId="6DC41698" w:rsidR="002B1C70" w:rsidRPr="002B1C70" w:rsidRDefault="002B1C70" w:rsidP="002B1C70">
          <w:pPr>
            <w:pStyle w:val="Reference"/>
            <w:ind w:left="-180"/>
            <w:divId w:val="720908383"/>
          </w:pPr>
          <w:r w:rsidRPr="002B1C70">
            <w:t>Y. Cao, S. Liu, Y. Peng, and J. Li, “</w:t>
          </w:r>
          <w:proofErr w:type="spellStart"/>
          <w:r w:rsidRPr="002B1C70">
            <w:t>DenseUNet</w:t>
          </w:r>
          <w:proofErr w:type="spellEnd"/>
          <w:r w:rsidRPr="002B1C70">
            <w:t xml:space="preserve">: densely connected </w:t>
          </w:r>
          <w:proofErr w:type="spellStart"/>
          <w:r w:rsidRPr="002B1C70">
            <w:t>UNet</w:t>
          </w:r>
          <w:proofErr w:type="spellEnd"/>
          <w:r w:rsidRPr="002B1C70">
            <w:t xml:space="preserve"> for electron microscopy image segmentation,” </w:t>
          </w:r>
          <w:r w:rsidRPr="002B1C70">
            <w:rPr>
              <w:i/>
              <w:iCs/>
            </w:rPr>
            <w:t>IET Image Process</w:t>
          </w:r>
          <w:r w:rsidRPr="002B1C70">
            <w:t xml:space="preserve">, vol. 14, no. 12, pp. 2682–2689, Oct. 2020, </w:t>
          </w:r>
          <w:proofErr w:type="spellStart"/>
          <w:r w:rsidRPr="002B1C70">
            <w:t>doi</w:t>
          </w:r>
          <w:proofErr w:type="spellEnd"/>
          <w:r w:rsidRPr="002B1C70">
            <w:t>: 10.1049/iet-ipr.2019.1527.</w:t>
          </w:r>
        </w:p>
        <w:p w14:paraId="233926EC" w14:textId="0661A959" w:rsidR="002B1C70" w:rsidRPr="002B1C70" w:rsidRDefault="002B1C70" w:rsidP="002B1C70">
          <w:pPr>
            <w:pStyle w:val="Reference"/>
            <w:ind w:left="-180"/>
            <w:divId w:val="1994529185"/>
          </w:pPr>
          <w:r w:rsidRPr="002B1C70">
            <w:t xml:space="preserve">H. Cao </w:t>
          </w:r>
          <w:r w:rsidRPr="002B1C70">
            <w:rPr>
              <w:i/>
              <w:iCs/>
            </w:rPr>
            <w:t>et al.</w:t>
          </w:r>
          <w:r w:rsidRPr="002B1C70">
            <w:t xml:space="preserve">, “Swin-Unet: </w:t>
          </w:r>
          <w:proofErr w:type="spellStart"/>
          <w:r w:rsidRPr="002B1C70">
            <w:t>Unet</w:t>
          </w:r>
          <w:proofErr w:type="spellEnd"/>
          <w:r w:rsidRPr="002B1C70">
            <w:t xml:space="preserve">-Like Pure Transformer for Medical Image Segmentation,” 2023, pp. 205–218. </w:t>
          </w:r>
          <w:proofErr w:type="spellStart"/>
          <w:r w:rsidRPr="002B1C70">
            <w:t>doi</w:t>
          </w:r>
          <w:proofErr w:type="spellEnd"/>
          <w:r w:rsidRPr="002B1C70">
            <w:t>: 10.1007/978-3-031-25066-8_9.</w:t>
          </w:r>
        </w:p>
        <w:p w14:paraId="6296E7AD" w14:textId="39BD3356" w:rsidR="002B1C70" w:rsidRPr="002B1C70" w:rsidRDefault="002B1C70" w:rsidP="002B1C70">
          <w:pPr>
            <w:pStyle w:val="Reference"/>
            <w:ind w:left="-180"/>
            <w:divId w:val="1862550215"/>
          </w:pPr>
          <w:r w:rsidRPr="002B1C70">
            <w:t xml:space="preserve">H. Y. Zhou </w:t>
          </w:r>
          <w:r w:rsidRPr="002B1C70">
            <w:rPr>
              <w:i/>
              <w:iCs/>
            </w:rPr>
            <w:t>et al.</w:t>
          </w:r>
          <w:r w:rsidRPr="002B1C70">
            <w:t>, “</w:t>
          </w:r>
          <w:proofErr w:type="spellStart"/>
          <w:r w:rsidRPr="002B1C70">
            <w:t>nnFormer</w:t>
          </w:r>
          <w:proofErr w:type="spellEnd"/>
          <w:r w:rsidRPr="002B1C70">
            <w:t xml:space="preserve">: Volumetric Medical Image Segmentation via a 3D Transformer,” </w:t>
          </w:r>
          <w:r w:rsidRPr="002B1C70">
            <w:rPr>
              <w:i/>
              <w:iCs/>
            </w:rPr>
            <w:t>IEEE Transactions on Image Processing</w:t>
          </w:r>
          <w:r w:rsidRPr="002B1C70">
            <w:t xml:space="preserve">, vol. 32, pp. 4036–4045, 2023, </w:t>
          </w:r>
          <w:proofErr w:type="spellStart"/>
          <w:r w:rsidRPr="002B1C70">
            <w:t>doi</w:t>
          </w:r>
          <w:proofErr w:type="spellEnd"/>
          <w:r w:rsidRPr="002B1C70">
            <w:t>: 10.1109/TIP.2023.3293771.</w:t>
          </w:r>
        </w:p>
        <w:p w14:paraId="5242BDAD" w14:textId="6CBAB84E" w:rsidR="002B1C70" w:rsidRPr="002B1C70" w:rsidRDefault="002B1C70" w:rsidP="002B1C70">
          <w:pPr>
            <w:pStyle w:val="Reference"/>
            <w:ind w:left="-180"/>
            <w:divId w:val="1652170867"/>
          </w:pPr>
          <w:r w:rsidRPr="002B1C70">
            <w:t xml:space="preserve">K. He, X. Zhang, S. Ren, and J. Sun, “Deep Residual Learning for Image Recognition,” in </w:t>
          </w:r>
          <w:r w:rsidRPr="002B1C70">
            <w:rPr>
              <w:i/>
              <w:iCs/>
            </w:rPr>
            <w:t>2016 IEEE Conference on Computer Vision and Pattern Recognition (CVPR)</w:t>
          </w:r>
          <w:r w:rsidRPr="002B1C70">
            <w:t xml:space="preserve">, IEEE, Jun. 2016, pp. 770–778. </w:t>
          </w:r>
          <w:proofErr w:type="spellStart"/>
          <w:r w:rsidRPr="002B1C70">
            <w:t>doi</w:t>
          </w:r>
          <w:proofErr w:type="spellEnd"/>
          <w:r w:rsidRPr="002B1C70">
            <w:t>: 10.1109/CVPR.2016.90.</w:t>
          </w:r>
        </w:p>
        <w:p w14:paraId="657369EA" w14:textId="46096000" w:rsidR="002B1C70" w:rsidRPr="002B1C70" w:rsidRDefault="002B1C70" w:rsidP="002B1C70">
          <w:pPr>
            <w:pStyle w:val="Reference"/>
            <w:ind w:left="-180"/>
            <w:divId w:val="1075665956"/>
          </w:pPr>
          <w:r w:rsidRPr="002B1C70">
            <w:t xml:space="preserve">R. Karthik, R. Menaka, A. Johnson, and S. Anand, “Neuroimaging and deep learning for brain stroke detection - A review of recent advancements and future prospects,” </w:t>
          </w:r>
          <w:proofErr w:type="spellStart"/>
          <w:r w:rsidRPr="002B1C70">
            <w:rPr>
              <w:i/>
              <w:iCs/>
            </w:rPr>
            <w:t>Comput</w:t>
          </w:r>
          <w:proofErr w:type="spellEnd"/>
          <w:r w:rsidRPr="002B1C70">
            <w:rPr>
              <w:i/>
              <w:iCs/>
            </w:rPr>
            <w:t xml:space="preserve"> Methods Programs Biomed</w:t>
          </w:r>
          <w:r w:rsidRPr="002B1C70">
            <w:t xml:space="preserve">, vol. 197, p. 105728, Dec. 2020, </w:t>
          </w:r>
          <w:proofErr w:type="spellStart"/>
          <w:r w:rsidRPr="002B1C70">
            <w:t>doi</w:t>
          </w:r>
          <w:proofErr w:type="spellEnd"/>
          <w:r w:rsidRPr="002B1C70">
            <w:t>: 10.1016/j.cmpb.2020.105728.</w:t>
          </w:r>
        </w:p>
        <w:p w14:paraId="17B32E92" w14:textId="79A30F78" w:rsidR="002B1C70" w:rsidRPr="002B1C70" w:rsidRDefault="002B1C70" w:rsidP="002B1C70">
          <w:pPr>
            <w:pStyle w:val="Reference"/>
            <w:ind w:left="-180"/>
            <w:divId w:val="1297297769"/>
          </w:pPr>
          <w:r w:rsidRPr="002B1C70">
            <w:t xml:space="preserve">H. Xiao, L. Li, Q. Liu, X. Zhu, and Q. Zhang, “Transformers in medical image segmentation: A review,” </w:t>
          </w:r>
          <w:r w:rsidRPr="002B1C70">
            <w:rPr>
              <w:i/>
              <w:iCs/>
            </w:rPr>
            <w:t>Biomed Signal Process Control</w:t>
          </w:r>
          <w:r w:rsidRPr="002B1C70">
            <w:t xml:space="preserve">, vol. 84, p. 104791, Jul. 2023, </w:t>
          </w:r>
          <w:proofErr w:type="spellStart"/>
          <w:r w:rsidRPr="002B1C70">
            <w:t>doi</w:t>
          </w:r>
          <w:proofErr w:type="spellEnd"/>
          <w:r w:rsidRPr="002B1C70">
            <w:t>: 10.1016/j.bspc.2023.104791.</w:t>
          </w:r>
        </w:p>
        <w:p w14:paraId="500E547B" w14:textId="5D44E02A" w:rsidR="002B1C70" w:rsidRPr="002B1C70" w:rsidRDefault="002B1C70" w:rsidP="002B1C70">
          <w:pPr>
            <w:pStyle w:val="Reference"/>
            <w:ind w:left="-180"/>
            <w:divId w:val="699889982"/>
          </w:pPr>
          <w:r w:rsidRPr="002B1C70">
            <w:t>X. Zhou, R. Takayama, S. Wang, T. Hara, and H. Fujita, “Deep learning of the sectional appearances of 3D &lt;</w:t>
          </w:r>
          <w:proofErr w:type="spellStart"/>
          <w:r w:rsidRPr="002B1C70">
            <w:t>scp</w:t>
          </w:r>
          <w:proofErr w:type="spellEnd"/>
          <w:r w:rsidRPr="002B1C70">
            <w:t>&gt;CT&lt;/</w:t>
          </w:r>
          <w:proofErr w:type="spellStart"/>
          <w:r w:rsidRPr="002B1C70">
            <w:t>scp</w:t>
          </w:r>
          <w:proofErr w:type="spellEnd"/>
          <w:r w:rsidRPr="002B1C70">
            <w:t>&gt; images for anatomical structure segmentation based on an &lt;</w:t>
          </w:r>
          <w:proofErr w:type="spellStart"/>
          <w:r w:rsidRPr="002B1C70">
            <w:t>scp</w:t>
          </w:r>
          <w:proofErr w:type="spellEnd"/>
          <w:r w:rsidRPr="002B1C70">
            <w:t>&gt;FCN&lt;/</w:t>
          </w:r>
          <w:proofErr w:type="spellStart"/>
          <w:r w:rsidRPr="002B1C70">
            <w:t>scp</w:t>
          </w:r>
          <w:proofErr w:type="spellEnd"/>
          <w:r w:rsidRPr="002B1C70">
            <w:t xml:space="preserve">&gt; voting method,” </w:t>
          </w:r>
          <w:r w:rsidRPr="002B1C70">
            <w:rPr>
              <w:i/>
              <w:iCs/>
            </w:rPr>
            <w:t>Med Phys</w:t>
          </w:r>
          <w:r w:rsidRPr="002B1C70">
            <w:t xml:space="preserve">, vol. 44, no. 10, pp. 5221–5233, Oct. 2017, </w:t>
          </w:r>
          <w:proofErr w:type="spellStart"/>
          <w:r w:rsidRPr="002B1C70">
            <w:t>doi</w:t>
          </w:r>
          <w:proofErr w:type="spellEnd"/>
          <w:r w:rsidRPr="002B1C70">
            <w:t>: 10.1002/mp.12480.</w:t>
          </w:r>
        </w:p>
        <w:p w14:paraId="50CBCA6D" w14:textId="06C799FC" w:rsidR="002B1C70" w:rsidRPr="002B1C70" w:rsidRDefault="002B1C70" w:rsidP="002B1C70">
          <w:pPr>
            <w:pStyle w:val="Reference"/>
            <w:ind w:left="-180"/>
            <w:divId w:val="1535195346"/>
          </w:pPr>
          <w:r w:rsidRPr="002B1C70">
            <w:t xml:space="preserve">Y. Ganin </w:t>
          </w:r>
          <w:r w:rsidRPr="002B1C70">
            <w:rPr>
              <w:i/>
              <w:iCs/>
            </w:rPr>
            <w:t>et al.</w:t>
          </w:r>
          <w:r w:rsidRPr="002B1C70">
            <w:t>, “Domain-Adversarial Training of Neural Networks,” May 2016, [Online]. Available: http://arxiv.org/abs/1505.07818</w:t>
          </w:r>
        </w:p>
        <w:p w14:paraId="352185F9" w14:textId="526F51C0" w:rsidR="002B1C70" w:rsidRPr="002B1C70" w:rsidRDefault="002B1C70" w:rsidP="002B1C70">
          <w:pPr>
            <w:pStyle w:val="Reference"/>
            <w:ind w:left="-180"/>
            <w:divId w:val="1583182665"/>
          </w:pPr>
          <w:r w:rsidRPr="002B1C70">
            <w:t xml:space="preserve">E. Gibson </w:t>
          </w:r>
          <w:r w:rsidRPr="002B1C70">
            <w:rPr>
              <w:i/>
              <w:iCs/>
            </w:rPr>
            <w:t>et al.</w:t>
          </w:r>
          <w:r w:rsidRPr="002B1C70">
            <w:t xml:space="preserve">, “Inter-site Variability in Prostate Segmentation Accuracy Using Deep Learning,” 2018, pp. 506–514. </w:t>
          </w:r>
          <w:proofErr w:type="spellStart"/>
          <w:r w:rsidRPr="002B1C70">
            <w:t>doi</w:t>
          </w:r>
          <w:proofErr w:type="spellEnd"/>
          <w:r w:rsidRPr="002B1C70">
            <w:t>: 10.1007/978-3-030-00937-3_58.</w:t>
          </w:r>
        </w:p>
        <w:p w14:paraId="621D7B25" w14:textId="7CB0F9E1" w:rsidR="002B1C70" w:rsidRPr="002B1C70" w:rsidRDefault="002B1C70" w:rsidP="002B1C70">
          <w:pPr>
            <w:pStyle w:val="Reference"/>
            <w:ind w:left="-180"/>
            <w:divId w:val="1100563807"/>
          </w:pPr>
          <w:r w:rsidRPr="002B1C70">
            <w:t xml:space="preserve">S. Nikolov </w:t>
          </w:r>
          <w:r w:rsidRPr="002B1C70">
            <w:rPr>
              <w:i/>
              <w:iCs/>
            </w:rPr>
            <w:t>et al.</w:t>
          </w:r>
          <w:r w:rsidRPr="002B1C70">
            <w:t xml:space="preserve">, “Clinically Applicable Segmentation of Head and Neck Anatomy for Radiotherapy: Deep Learning Algorithm Development and Validation Study,” </w:t>
          </w:r>
          <w:r w:rsidRPr="002B1C70">
            <w:rPr>
              <w:i/>
              <w:iCs/>
            </w:rPr>
            <w:t>J Med Internet Res</w:t>
          </w:r>
          <w:r w:rsidRPr="002B1C70">
            <w:t xml:space="preserve">, vol. 23, no. 7, p. e26151, Jul. 2021, </w:t>
          </w:r>
          <w:proofErr w:type="spellStart"/>
          <w:r w:rsidRPr="002B1C70">
            <w:t>doi</w:t>
          </w:r>
          <w:proofErr w:type="spellEnd"/>
          <w:r w:rsidRPr="002B1C70">
            <w:t>: 10.2196/26151.</w:t>
          </w:r>
        </w:p>
        <w:p w14:paraId="200A248B" w14:textId="7F777973" w:rsidR="002B1C70" w:rsidRPr="002B1C70" w:rsidRDefault="002B1C70" w:rsidP="002B1C70">
          <w:pPr>
            <w:pStyle w:val="Reference"/>
            <w:ind w:left="-180"/>
            <w:divId w:val="161966905"/>
          </w:pPr>
          <w:r w:rsidRPr="002B1C70">
            <w:lastRenderedPageBreak/>
            <w:t xml:space="preserve">S. Liang </w:t>
          </w:r>
          <w:r w:rsidRPr="002B1C70">
            <w:rPr>
              <w:i/>
              <w:iCs/>
            </w:rPr>
            <w:t>et al.</w:t>
          </w:r>
          <w:r w:rsidRPr="002B1C70">
            <w:t xml:space="preserve">, “Deep-learning-based detection and segmentation of organs at risk in nasopharyngeal carcinoma computed tomographic images for radiotherapy planning,” </w:t>
          </w:r>
          <w:proofErr w:type="spellStart"/>
          <w:r w:rsidRPr="002B1C70">
            <w:rPr>
              <w:i/>
              <w:iCs/>
            </w:rPr>
            <w:t>Eur</w:t>
          </w:r>
          <w:proofErr w:type="spellEnd"/>
          <w:r w:rsidRPr="002B1C70">
            <w:rPr>
              <w:i/>
              <w:iCs/>
            </w:rPr>
            <w:t xml:space="preserve"> </w:t>
          </w:r>
          <w:proofErr w:type="spellStart"/>
          <w:r w:rsidRPr="002B1C70">
            <w:rPr>
              <w:i/>
              <w:iCs/>
            </w:rPr>
            <w:t>Radiol</w:t>
          </w:r>
          <w:proofErr w:type="spellEnd"/>
          <w:r w:rsidRPr="002B1C70">
            <w:t xml:space="preserve">, vol. 29, no. 4, pp. 1961–1967, Apr. 2019, </w:t>
          </w:r>
          <w:proofErr w:type="spellStart"/>
          <w:r w:rsidRPr="002B1C70">
            <w:t>doi</w:t>
          </w:r>
          <w:proofErr w:type="spellEnd"/>
          <w:r w:rsidRPr="002B1C70">
            <w:t>: 10.1007/s00330-018-5748-9.</w:t>
          </w:r>
        </w:p>
        <w:p w14:paraId="4028A3C4" w14:textId="4AD1FFD3" w:rsidR="002B1C70" w:rsidRPr="002B1C70" w:rsidRDefault="002B1C70" w:rsidP="002B1C70">
          <w:pPr>
            <w:pStyle w:val="Reference"/>
            <w:ind w:left="-180"/>
            <w:divId w:val="1313947410"/>
          </w:pPr>
          <w:r w:rsidRPr="002B1C70">
            <w:t xml:space="preserve">Y. Gao, Y. Jiang, Y. Peng, F. Yuan, X. Zhang, and J. Wang, “Medical Image Segmentation: A Comprehensive Review of Deep Learning-Based Methods,” May 01, 2025, </w:t>
          </w:r>
          <w:r w:rsidRPr="002B1C70">
            <w:rPr>
              <w:i/>
              <w:iCs/>
            </w:rPr>
            <w:t>Multidisciplinary Digital Publishing Institute (MDPI)</w:t>
          </w:r>
          <w:r w:rsidRPr="002B1C70">
            <w:t xml:space="preserve">. </w:t>
          </w:r>
          <w:proofErr w:type="spellStart"/>
          <w:r w:rsidRPr="002B1C70">
            <w:t>doi</w:t>
          </w:r>
          <w:proofErr w:type="spellEnd"/>
          <w:r w:rsidRPr="002B1C70">
            <w:t>: 10.3390/tomography11050052.</w:t>
          </w:r>
        </w:p>
        <w:p w14:paraId="721F63AD" w14:textId="23C8E3BE" w:rsidR="002B1C70" w:rsidRPr="002B1C70" w:rsidRDefault="002B1C70" w:rsidP="002B1C70">
          <w:pPr>
            <w:pStyle w:val="Reference"/>
            <w:ind w:left="-180"/>
            <w:divId w:val="1660696755"/>
          </w:pPr>
          <w:r w:rsidRPr="002B1C70">
            <w:t xml:space="preserve">S. </w:t>
          </w:r>
          <w:proofErr w:type="spellStart"/>
          <w:r w:rsidRPr="002B1C70">
            <w:t>Minaee</w:t>
          </w:r>
          <w:proofErr w:type="spellEnd"/>
          <w:r w:rsidRPr="002B1C70">
            <w:t xml:space="preserve">, Y. Y. Boykov, F. </w:t>
          </w:r>
          <w:proofErr w:type="spellStart"/>
          <w:r w:rsidRPr="002B1C70">
            <w:t>Porikli</w:t>
          </w:r>
          <w:proofErr w:type="spellEnd"/>
          <w:r w:rsidRPr="002B1C70">
            <w:t xml:space="preserve">, A. J. Plaza, N. </w:t>
          </w:r>
          <w:proofErr w:type="spellStart"/>
          <w:r w:rsidRPr="002B1C70">
            <w:t>Kehtarnavaz</w:t>
          </w:r>
          <w:proofErr w:type="spellEnd"/>
          <w:r w:rsidRPr="002B1C70">
            <w:t xml:space="preserve">, and D. </w:t>
          </w:r>
          <w:proofErr w:type="spellStart"/>
          <w:r w:rsidRPr="002B1C70">
            <w:t>Terzopoulos</w:t>
          </w:r>
          <w:proofErr w:type="spellEnd"/>
          <w:r w:rsidRPr="002B1C70">
            <w:t xml:space="preserve">, “Image Segmentation Using Deep Learning: A Survey,” </w:t>
          </w:r>
          <w:r w:rsidRPr="002B1C70">
            <w:rPr>
              <w:i/>
              <w:iCs/>
            </w:rPr>
            <w:t xml:space="preserve">IEEE Trans Pattern Anal Mach </w:t>
          </w:r>
          <w:proofErr w:type="spellStart"/>
          <w:r w:rsidRPr="002B1C70">
            <w:rPr>
              <w:i/>
              <w:iCs/>
            </w:rPr>
            <w:t>Intell</w:t>
          </w:r>
          <w:proofErr w:type="spellEnd"/>
          <w:r w:rsidRPr="002B1C70">
            <w:t xml:space="preserve">, pp. 1–1, 2021, </w:t>
          </w:r>
          <w:proofErr w:type="spellStart"/>
          <w:r w:rsidRPr="002B1C70">
            <w:t>doi</w:t>
          </w:r>
          <w:proofErr w:type="spellEnd"/>
          <w:r w:rsidRPr="002B1C70">
            <w:t>: 10.1109/TPAMI.2021.3059968.</w:t>
          </w:r>
        </w:p>
        <w:p w14:paraId="7C2F6DB3" w14:textId="53F99BCD" w:rsidR="002B1C70" w:rsidRPr="002B1C70" w:rsidRDefault="002B1C70" w:rsidP="002B1C70">
          <w:pPr>
            <w:pStyle w:val="Reference"/>
            <w:numPr>
              <w:ilvl w:val="0"/>
              <w:numId w:val="0"/>
            </w:numPr>
            <w:ind w:left="360"/>
          </w:pPr>
          <w:r w:rsidRPr="002B1C70">
            <w:t> </w:t>
          </w:r>
        </w:p>
      </w:sdtContent>
    </w:sdt>
    <w:sectPr w:rsidR="002B1C70" w:rsidRPr="002B1C70" w:rsidSect="00917992">
      <w:pgSz w:w="12240" w:h="15840"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CE4144" w14:textId="77777777" w:rsidR="00CE7DDC" w:rsidRDefault="00CE7DDC" w:rsidP="00421F47">
      <w:r>
        <w:separator/>
      </w:r>
    </w:p>
  </w:endnote>
  <w:endnote w:type="continuationSeparator" w:id="0">
    <w:p w14:paraId="5D091645" w14:textId="77777777" w:rsidR="00CE7DDC" w:rsidRDefault="00CE7DDC" w:rsidP="00421F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8EF5E7" w14:textId="77777777" w:rsidR="00CE7DDC" w:rsidRDefault="00CE7DDC" w:rsidP="00421F47">
      <w:r>
        <w:separator/>
      </w:r>
    </w:p>
  </w:footnote>
  <w:footnote w:type="continuationSeparator" w:id="0">
    <w:p w14:paraId="69151476" w14:textId="77777777" w:rsidR="00CE7DDC" w:rsidRDefault="00CE7DDC" w:rsidP="00421F4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3140B5"/>
    <w:multiLevelType w:val="hybridMultilevel"/>
    <w:tmpl w:val="5FF49E6A"/>
    <w:lvl w:ilvl="0" w:tplc="40090001">
      <w:start w:val="1"/>
      <w:numFmt w:val="bullet"/>
      <w:lvlText w:val=""/>
      <w:lvlJc w:val="left"/>
      <w:pPr>
        <w:ind w:left="1004" w:hanging="360"/>
      </w:pPr>
      <w:rPr>
        <w:rFonts w:ascii="Symbol" w:hAnsi="Symbol" w:hint="default"/>
      </w:rPr>
    </w:lvl>
    <w:lvl w:ilvl="1" w:tplc="40090003" w:tentative="1">
      <w:start w:val="1"/>
      <w:numFmt w:val="bullet"/>
      <w:lvlText w:val="o"/>
      <w:lvlJc w:val="left"/>
      <w:pPr>
        <w:ind w:left="1724" w:hanging="360"/>
      </w:pPr>
      <w:rPr>
        <w:rFonts w:ascii="Courier New" w:hAnsi="Courier New" w:cs="Courier New" w:hint="default"/>
      </w:rPr>
    </w:lvl>
    <w:lvl w:ilvl="2" w:tplc="40090005" w:tentative="1">
      <w:start w:val="1"/>
      <w:numFmt w:val="bullet"/>
      <w:lvlText w:val=""/>
      <w:lvlJc w:val="left"/>
      <w:pPr>
        <w:ind w:left="2444" w:hanging="360"/>
      </w:pPr>
      <w:rPr>
        <w:rFonts w:ascii="Wingdings" w:hAnsi="Wingdings" w:hint="default"/>
      </w:rPr>
    </w:lvl>
    <w:lvl w:ilvl="3" w:tplc="40090001" w:tentative="1">
      <w:start w:val="1"/>
      <w:numFmt w:val="bullet"/>
      <w:lvlText w:val=""/>
      <w:lvlJc w:val="left"/>
      <w:pPr>
        <w:ind w:left="3164" w:hanging="360"/>
      </w:pPr>
      <w:rPr>
        <w:rFonts w:ascii="Symbol" w:hAnsi="Symbol" w:hint="default"/>
      </w:rPr>
    </w:lvl>
    <w:lvl w:ilvl="4" w:tplc="40090003" w:tentative="1">
      <w:start w:val="1"/>
      <w:numFmt w:val="bullet"/>
      <w:lvlText w:val="o"/>
      <w:lvlJc w:val="left"/>
      <w:pPr>
        <w:ind w:left="3884" w:hanging="360"/>
      </w:pPr>
      <w:rPr>
        <w:rFonts w:ascii="Courier New" w:hAnsi="Courier New" w:cs="Courier New" w:hint="default"/>
      </w:rPr>
    </w:lvl>
    <w:lvl w:ilvl="5" w:tplc="40090005" w:tentative="1">
      <w:start w:val="1"/>
      <w:numFmt w:val="bullet"/>
      <w:lvlText w:val=""/>
      <w:lvlJc w:val="left"/>
      <w:pPr>
        <w:ind w:left="4604" w:hanging="360"/>
      </w:pPr>
      <w:rPr>
        <w:rFonts w:ascii="Wingdings" w:hAnsi="Wingdings" w:hint="default"/>
      </w:rPr>
    </w:lvl>
    <w:lvl w:ilvl="6" w:tplc="40090001" w:tentative="1">
      <w:start w:val="1"/>
      <w:numFmt w:val="bullet"/>
      <w:lvlText w:val=""/>
      <w:lvlJc w:val="left"/>
      <w:pPr>
        <w:ind w:left="5324" w:hanging="360"/>
      </w:pPr>
      <w:rPr>
        <w:rFonts w:ascii="Symbol" w:hAnsi="Symbol" w:hint="default"/>
      </w:rPr>
    </w:lvl>
    <w:lvl w:ilvl="7" w:tplc="40090003" w:tentative="1">
      <w:start w:val="1"/>
      <w:numFmt w:val="bullet"/>
      <w:lvlText w:val="o"/>
      <w:lvlJc w:val="left"/>
      <w:pPr>
        <w:ind w:left="6044" w:hanging="360"/>
      </w:pPr>
      <w:rPr>
        <w:rFonts w:ascii="Courier New" w:hAnsi="Courier New" w:cs="Courier New" w:hint="default"/>
      </w:rPr>
    </w:lvl>
    <w:lvl w:ilvl="8" w:tplc="40090005" w:tentative="1">
      <w:start w:val="1"/>
      <w:numFmt w:val="bullet"/>
      <w:lvlText w:val=""/>
      <w:lvlJc w:val="left"/>
      <w:pPr>
        <w:ind w:left="6764" w:hanging="360"/>
      </w:pPr>
      <w:rPr>
        <w:rFonts w:ascii="Wingdings" w:hAnsi="Wingdings" w:hint="default"/>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68853258">
    <w:abstractNumId w:val="16"/>
  </w:num>
  <w:num w:numId="2" w16cid:durableId="1040940101">
    <w:abstractNumId w:val="4"/>
  </w:num>
  <w:num w:numId="3" w16cid:durableId="115682653">
    <w:abstractNumId w:val="13"/>
  </w:num>
  <w:num w:numId="4" w16cid:durableId="575672365">
    <w:abstractNumId w:val="8"/>
  </w:num>
  <w:num w:numId="5" w16cid:durableId="173155700">
    <w:abstractNumId w:val="12"/>
  </w:num>
  <w:num w:numId="6" w16cid:durableId="913584885">
    <w:abstractNumId w:val="5"/>
  </w:num>
  <w:num w:numId="7" w16cid:durableId="697463800">
    <w:abstractNumId w:val="7"/>
  </w:num>
  <w:num w:numId="8" w16cid:durableId="108092821">
    <w:abstractNumId w:val="2"/>
  </w:num>
  <w:num w:numId="9" w16cid:durableId="1431661407">
    <w:abstractNumId w:val="15"/>
  </w:num>
  <w:num w:numId="10" w16cid:durableId="405809910">
    <w:abstractNumId w:val="10"/>
  </w:num>
  <w:num w:numId="11" w16cid:durableId="1218249532">
    <w:abstractNumId w:val="14"/>
  </w:num>
  <w:num w:numId="12" w16cid:durableId="517040500">
    <w:abstractNumId w:val="11"/>
  </w:num>
  <w:num w:numId="13" w16cid:durableId="1485854395">
    <w:abstractNumId w:val="6"/>
  </w:num>
  <w:num w:numId="14" w16cid:durableId="1131947545">
    <w:abstractNumId w:val="9"/>
  </w:num>
  <w:num w:numId="15" w16cid:durableId="982199139">
    <w:abstractNumId w:val="12"/>
    <w:lvlOverride w:ilvl="0">
      <w:startOverride w:val="1"/>
    </w:lvlOverride>
  </w:num>
  <w:num w:numId="16" w16cid:durableId="14843032">
    <w:abstractNumId w:val="12"/>
    <w:lvlOverride w:ilvl="0">
      <w:startOverride w:val="1"/>
    </w:lvlOverride>
  </w:num>
  <w:num w:numId="17" w16cid:durableId="1530870546">
    <w:abstractNumId w:val="12"/>
    <w:lvlOverride w:ilvl="0">
      <w:startOverride w:val="1"/>
    </w:lvlOverride>
  </w:num>
  <w:num w:numId="18" w16cid:durableId="215746550">
    <w:abstractNumId w:val="13"/>
    <w:lvlOverride w:ilvl="0">
      <w:startOverride w:val="1"/>
    </w:lvlOverride>
  </w:num>
  <w:num w:numId="19" w16cid:durableId="1392928176">
    <w:abstractNumId w:val="13"/>
    <w:lvlOverride w:ilvl="0">
      <w:startOverride w:val="1"/>
    </w:lvlOverride>
  </w:num>
  <w:num w:numId="20" w16cid:durableId="861674589">
    <w:abstractNumId w:val="13"/>
    <w:lvlOverride w:ilvl="0">
      <w:startOverride w:val="1"/>
    </w:lvlOverride>
  </w:num>
  <w:num w:numId="21" w16cid:durableId="36588765">
    <w:abstractNumId w:val="13"/>
    <w:lvlOverride w:ilvl="0">
      <w:startOverride w:val="1"/>
    </w:lvlOverride>
  </w:num>
  <w:num w:numId="22" w16cid:durableId="26755615">
    <w:abstractNumId w:val="13"/>
    <w:lvlOverride w:ilvl="0">
      <w:startOverride w:val="1"/>
    </w:lvlOverride>
  </w:num>
  <w:num w:numId="23" w16cid:durableId="1947732821">
    <w:abstractNumId w:val="3"/>
  </w:num>
  <w:num w:numId="24" w16cid:durableId="300117170">
    <w:abstractNumId w:val="0"/>
  </w:num>
  <w:num w:numId="25" w16cid:durableId="3429724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64A5"/>
    <w:rsid w:val="00004EB0"/>
    <w:rsid w:val="000157C4"/>
    <w:rsid w:val="000464A5"/>
    <w:rsid w:val="0007458C"/>
    <w:rsid w:val="000843A4"/>
    <w:rsid w:val="000944D1"/>
    <w:rsid w:val="000A00C5"/>
    <w:rsid w:val="000B29AC"/>
    <w:rsid w:val="000B55CC"/>
    <w:rsid w:val="000D6FF5"/>
    <w:rsid w:val="000E1EF3"/>
    <w:rsid w:val="001025FB"/>
    <w:rsid w:val="00113EEE"/>
    <w:rsid w:val="00115F4D"/>
    <w:rsid w:val="0012469E"/>
    <w:rsid w:val="00125000"/>
    <w:rsid w:val="00126854"/>
    <w:rsid w:val="00140D9C"/>
    <w:rsid w:val="00143874"/>
    <w:rsid w:val="00146D66"/>
    <w:rsid w:val="0015274C"/>
    <w:rsid w:val="00153A9E"/>
    <w:rsid w:val="0015464E"/>
    <w:rsid w:val="0016477D"/>
    <w:rsid w:val="0018105D"/>
    <w:rsid w:val="00192DF7"/>
    <w:rsid w:val="001A2104"/>
    <w:rsid w:val="001A4EF8"/>
    <w:rsid w:val="001A7588"/>
    <w:rsid w:val="001D44F3"/>
    <w:rsid w:val="001D7382"/>
    <w:rsid w:val="001D7DF9"/>
    <w:rsid w:val="001E127E"/>
    <w:rsid w:val="001E632A"/>
    <w:rsid w:val="00203D7D"/>
    <w:rsid w:val="00222B8C"/>
    <w:rsid w:val="0022529E"/>
    <w:rsid w:val="00235D34"/>
    <w:rsid w:val="00235F0D"/>
    <w:rsid w:val="00241BA2"/>
    <w:rsid w:val="00245CD3"/>
    <w:rsid w:val="00250F8C"/>
    <w:rsid w:val="0026376D"/>
    <w:rsid w:val="00276F56"/>
    <w:rsid w:val="00277CC3"/>
    <w:rsid w:val="0028561B"/>
    <w:rsid w:val="002A5A33"/>
    <w:rsid w:val="002B1C70"/>
    <w:rsid w:val="002C61EE"/>
    <w:rsid w:val="002D29ED"/>
    <w:rsid w:val="002E1BBE"/>
    <w:rsid w:val="002F463D"/>
    <w:rsid w:val="002F7933"/>
    <w:rsid w:val="00303A91"/>
    <w:rsid w:val="00305C19"/>
    <w:rsid w:val="00317EA3"/>
    <w:rsid w:val="00333A61"/>
    <w:rsid w:val="003372C4"/>
    <w:rsid w:val="00347B9E"/>
    <w:rsid w:val="003615C4"/>
    <w:rsid w:val="00362AA8"/>
    <w:rsid w:val="0037727D"/>
    <w:rsid w:val="003803AE"/>
    <w:rsid w:val="00386D8E"/>
    <w:rsid w:val="00396141"/>
    <w:rsid w:val="003B060E"/>
    <w:rsid w:val="003B437B"/>
    <w:rsid w:val="003D2C17"/>
    <w:rsid w:val="003D67A8"/>
    <w:rsid w:val="003E0B4A"/>
    <w:rsid w:val="003E1A90"/>
    <w:rsid w:val="00403B7D"/>
    <w:rsid w:val="00404FAF"/>
    <w:rsid w:val="00417581"/>
    <w:rsid w:val="00421F47"/>
    <w:rsid w:val="004260A2"/>
    <w:rsid w:val="00441F8F"/>
    <w:rsid w:val="00443B23"/>
    <w:rsid w:val="0045521D"/>
    <w:rsid w:val="004606B6"/>
    <w:rsid w:val="00466280"/>
    <w:rsid w:val="004756FE"/>
    <w:rsid w:val="00484EB2"/>
    <w:rsid w:val="00492445"/>
    <w:rsid w:val="004968BD"/>
    <w:rsid w:val="004B0CC8"/>
    <w:rsid w:val="004B402E"/>
    <w:rsid w:val="004D5D73"/>
    <w:rsid w:val="004D5FC3"/>
    <w:rsid w:val="004E5865"/>
    <w:rsid w:val="004E7D99"/>
    <w:rsid w:val="00505130"/>
    <w:rsid w:val="00513276"/>
    <w:rsid w:val="0051419C"/>
    <w:rsid w:val="0051794E"/>
    <w:rsid w:val="00517A3A"/>
    <w:rsid w:val="0053401E"/>
    <w:rsid w:val="00563BFF"/>
    <w:rsid w:val="00583916"/>
    <w:rsid w:val="005857CA"/>
    <w:rsid w:val="00593AC1"/>
    <w:rsid w:val="005A272E"/>
    <w:rsid w:val="005B42CF"/>
    <w:rsid w:val="005B4E4C"/>
    <w:rsid w:val="005B6FC3"/>
    <w:rsid w:val="005C2F6D"/>
    <w:rsid w:val="005C5798"/>
    <w:rsid w:val="005C784E"/>
    <w:rsid w:val="005F30CA"/>
    <w:rsid w:val="00613991"/>
    <w:rsid w:val="00640390"/>
    <w:rsid w:val="006541C8"/>
    <w:rsid w:val="00661D50"/>
    <w:rsid w:val="00663AA9"/>
    <w:rsid w:val="00674464"/>
    <w:rsid w:val="00674676"/>
    <w:rsid w:val="00685D4A"/>
    <w:rsid w:val="006923AA"/>
    <w:rsid w:val="00693B7B"/>
    <w:rsid w:val="006A2A19"/>
    <w:rsid w:val="006B241F"/>
    <w:rsid w:val="006C5068"/>
    <w:rsid w:val="006D3503"/>
    <w:rsid w:val="006D39AB"/>
    <w:rsid w:val="006D5311"/>
    <w:rsid w:val="006D54AE"/>
    <w:rsid w:val="006E6790"/>
    <w:rsid w:val="006F4C28"/>
    <w:rsid w:val="0070562A"/>
    <w:rsid w:val="00707FA1"/>
    <w:rsid w:val="00725E45"/>
    <w:rsid w:val="00745CD0"/>
    <w:rsid w:val="007523EF"/>
    <w:rsid w:val="007705C4"/>
    <w:rsid w:val="0077114C"/>
    <w:rsid w:val="00773DE7"/>
    <w:rsid w:val="00776075"/>
    <w:rsid w:val="00777566"/>
    <w:rsid w:val="007A2A46"/>
    <w:rsid w:val="007A3EB3"/>
    <w:rsid w:val="007A5D4E"/>
    <w:rsid w:val="007B26C3"/>
    <w:rsid w:val="007B7FF5"/>
    <w:rsid w:val="007C153F"/>
    <w:rsid w:val="007C2397"/>
    <w:rsid w:val="007C3DDB"/>
    <w:rsid w:val="007E6CEE"/>
    <w:rsid w:val="007F6ACA"/>
    <w:rsid w:val="00813579"/>
    <w:rsid w:val="00815B2F"/>
    <w:rsid w:val="008175A1"/>
    <w:rsid w:val="008201AF"/>
    <w:rsid w:val="008347EE"/>
    <w:rsid w:val="00875EA6"/>
    <w:rsid w:val="008A507D"/>
    <w:rsid w:val="008B19FA"/>
    <w:rsid w:val="008C4FD5"/>
    <w:rsid w:val="008C6D09"/>
    <w:rsid w:val="008D71D1"/>
    <w:rsid w:val="008E0D77"/>
    <w:rsid w:val="008E3714"/>
    <w:rsid w:val="008F110A"/>
    <w:rsid w:val="00903825"/>
    <w:rsid w:val="00917992"/>
    <w:rsid w:val="0094111F"/>
    <w:rsid w:val="00941F1B"/>
    <w:rsid w:val="00947DDB"/>
    <w:rsid w:val="00956207"/>
    <w:rsid w:val="00960D28"/>
    <w:rsid w:val="00967C02"/>
    <w:rsid w:val="00982B59"/>
    <w:rsid w:val="00990B4A"/>
    <w:rsid w:val="009925F9"/>
    <w:rsid w:val="0099500D"/>
    <w:rsid w:val="009A386E"/>
    <w:rsid w:val="009A3A38"/>
    <w:rsid w:val="009D1902"/>
    <w:rsid w:val="009D448D"/>
    <w:rsid w:val="009F2CC9"/>
    <w:rsid w:val="009F5321"/>
    <w:rsid w:val="00A026D1"/>
    <w:rsid w:val="00A3217F"/>
    <w:rsid w:val="00A3538D"/>
    <w:rsid w:val="00A3684E"/>
    <w:rsid w:val="00A47344"/>
    <w:rsid w:val="00A5027E"/>
    <w:rsid w:val="00A55512"/>
    <w:rsid w:val="00A660F8"/>
    <w:rsid w:val="00A736F6"/>
    <w:rsid w:val="00A82A86"/>
    <w:rsid w:val="00A948F3"/>
    <w:rsid w:val="00A95281"/>
    <w:rsid w:val="00AB0576"/>
    <w:rsid w:val="00AB78DF"/>
    <w:rsid w:val="00AE2545"/>
    <w:rsid w:val="00B009E4"/>
    <w:rsid w:val="00B16A20"/>
    <w:rsid w:val="00B20520"/>
    <w:rsid w:val="00B34B57"/>
    <w:rsid w:val="00B424B0"/>
    <w:rsid w:val="00B4441F"/>
    <w:rsid w:val="00B559D7"/>
    <w:rsid w:val="00B606B0"/>
    <w:rsid w:val="00B676D3"/>
    <w:rsid w:val="00BA3DFB"/>
    <w:rsid w:val="00BA724B"/>
    <w:rsid w:val="00BC7EF2"/>
    <w:rsid w:val="00BF1B47"/>
    <w:rsid w:val="00C12DF1"/>
    <w:rsid w:val="00C1786D"/>
    <w:rsid w:val="00C3130B"/>
    <w:rsid w:val="00C321F7"/>
    <w:rsid w:val="00C32B44"/>
    <w:rsid w:val="00C36BD8"/>
    <w:rsid w:val="00C36D28"/>
    <w:rsid w:val="00C57A56"/>
    <w:rsid w:val="00C83E47"/>
    <w:rsid w:val="00CB4128"/>
    <w:rsid w:val="00CB6E3D"/>
    <w:rsid w:val="00CC0001"/>
    <w:rsid w:val="00CD607D"/>
    <w:rsid w:val="00CD7FF8"/>
    <w:rsid w:val="00CE1C7E"/>
    <w:rsid w:val="00CE7DDC"/>
    <w:rsid w:val="00CF24FD"/>
    <w:rsid w:val="00D01D0F"/>
    <w:rsid w:val="00D06877"/>
    <w:rsid w:val="00D11B4A"/>
    <w:rsid w:val="00D25FB4"/>
    <w:rsid w:val="00D45F3F"/>
    <w:rsid w:val="00D4761D"/>
    <w:rsid w:val="00D5701C"/>
    <w:rsid w:val="00D61856"/>
    <w:rsid w:val="00D64F8C"/>
    <w:rsid w:val="00D65DC2"/>
    <w:rsid w:val="00D7218F"/>
    <w:rsid w:val="00D7556E"/>
    <w:rsid w:val="00D97E87"/>
    <w:rsid w:val="00DA1EE0"/>
    <w:rsid w:val="00DA5364"/>
    <w:rsid w:val="00DA6F28"/>
    <w:rsid w:val="00DB2A63"/>
    <w:rsid w:val="00DC546A"/>
    <w:rsid w:val="00DF407D"/>
    <w:rsid w:val="00E07D34"/>
    <w:rsid w:val="00E23971"/>
    <w:rsid w:val="00E24BD6"/>
    <w:rsid w:val="00E270E8"/>
    <w:rsid w:val="00E27C19"/>
    <w:rsid w:val="00E300F8"/>
    <w:rsid w:val="00E31ECF"/>
    <w:rsid w:val="00E364C9"/>
    <w:rsid w:val="00E45D10"/>
    <w:rsid w:val="00E749E8"/>
    <w:rsid w:val="00EA1CE8"/>
    <w:rsid w:val="00EA23AF"/>
    <w:rsid w:val="00EA3EFE"/>
    <w:rsid w:val="00ED5437"/>
    <w:rsid w:val="00EF08E7"/>
    <w:rsid w:val="00EF4794"/>
    <w:rsid w:val="00F00C85"/>
    <w:rsid w:val="00F17237"/>
    <w:rsid w:val="00F40238"/>
    <w:rsid w:val="00F46036"/>
    <w:rsid w:val="00F54993"/>
    <w:rsid w:val="00F55071"/>
    <w:rsid w:val="00F6084E"/>
    <w:rsid w:val="00F73827"/>
    <w:rsid w:val="00F97C0F"/>
    <w:rsid w:val="00FE158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ACC935"/>
  <w15:docId w15:val="{E3981EA9-6869-4808-9E29-466B0FD840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63AA9"/>
    <w:pPr>
      <w:spacing w:after="0"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link w:val="Heading1Char"/>
    <w:qFormat/>
    <w:rsid w:val="00663AA9"/>
    <w:pPr>
      <w:keepNext/>
      <w:spacing w:before="240" w:after="240"/>
      <w:jc w:val="center"/>
      <w:outlineLvl w:val="0"/>
    </w:pPr>
    <w:rPr>
      <w:b/>
      <w:caps/>
    </w:rPr>
  </w:style>
  <w:style w:type="paragraph" w:styleId="Heading2">
    <w:name w:val="heading 2"/>
    <w:basedOn w:val="Normal"/>
    <w:next w:val="Paragraph"/>
    <w:link w:val="Heading2Char"/>
    <w:qFormat/>
    <w:rsid w:val="00663AA9"/>
    <w:pPr>
      <w:keepNext/>
      <w:spacing w:before="240" w:after="240"/>
      <w:jc w:val="center"/>
      <w:outlineLvl w:val="1"/>
    </w:pPr>
    <w:rPr>
      <w:b/>
    </w:rPr>
  </w:style>
  <w:style w:type="paragraph" w:styleId="Heading3">
    <w:name w:val="heading 3"/>
    <w:basedOn w:val="Normal"/>
    <w:next w:val="Normal"/>
    <w:link w:val="Heading3Char"/>
    <w:qFormat/>
    <w:rsid w:val="00663AA9"/>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43874"/>
    <w:rPr>
      <w:rFonts w:ascii="Times New Roman" w:eastAsia="Times New Roman" w:hAnsi="Times New Roman" w:cs="Times New Roman"/>
      <w:b/>
      <w:caps/>
      <w:sz w:val="24"/>
      <w:szCs w:val="20"/>
      <w:lang w:val="en-US"/>
    </w:rPr>
  </w:style>
  <w:style w:type="character" w:customStyle="1" w:styleId="Heading2Char">
    <w:name w:val="Heading 2 Char"/>
    <w:basedOn w:val="DefaultParagraphFont"/>
    <w:link w:val="Heading2"/>
    <w:rsid w:val="00143874"/>
    <w:rPr>
      <w:rFonts w:ascii="Times New Roman" w:eastAsia="Times New Roman" w:hAnsi="Times New Roman" w:cs="Times New Roman"/>
      <w:b/>
      <w:sz w:val="24"/>
      <w:szCs w:val="20"/>
      <w:lang w:val="en-US"/>
    </w:rPr>
  </w:style>
  <w:style w:type="character" w:customStyle="1" w:styleId="Heading3Char">
    <w:name w:val="Heading 3 Char"/>
    <w:basedOn w:val="DefaultParagraphFont"/>
    <w:link w:val="Heading3"/>
    <w:rsid w:val="00143874"/>
    <w:rPr>
      <w:rFonts w:ascii="Times New Roman" w:eastAsia="Times New Roman" w:hAnsi="Times New Roman" w:cs="Times New Roman"/>
      <w:i/>
      <w:iCs/>
      <w:sz w:val="20"/>
      <w:szCs w:val="20"/>
      <w:lang w:val="en-GB" w:eastAsia="en-GB"/>
    </w:rPr>
  </w:style>
  <w:style w:type="paragraph" w:styleId="FootnoteText">
    <w:name w:val="footnote text"/>
    <w:basedOn w:val="Normal"/>
    <w:link w:val="FootnoteTextChar"/>
    <w:semiHidden/>
    <w:rsid w:val="00663AA9"/>
    <w:rPr>
      <w:sz w:val="16"/>
    </w:rPr>
  </w:style>
  <w:style w:type="character" w:customStyle="1" w:styleId="FootnoteTextChar">
    <w:name w:val="Footnote Text Char"/>
    <w:basedOn w:val="DefaultParagraphFont"/>
    <w:link w:val="FootnoteText"/>
    <w:semiHidden/>
    <w:rsid w:val="0014387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663AA9"/>
    <w:pPr>
      <w:spacing w:before="1200"/>
      <w:jc w:val="center"/>
    </w:pPr>
    <w:rPr>
      <w:b/>
      <w:sz w:val="36"/>
    </w:rPr>
  </w:style>
  <w:style w:type="paragraph" w:customStyle="1" w:styleId="AuthorName">
    <w:name w:val="Author Name"/>
    <w:basedOn w:val="Normal"/>
    <w:next w:val="AuthorAffiliation"/>
    <w:rsid w:val="00663AA9"/>
    <w:pPr>
      <w:spacing w:before="360" w:after="360"/>
      <w:jc w:val="center"/>
    </w:pPr>
    <w:rPr>
      <w:sz w:val="28"/>
    </w:rPr>
  </w:style>
  <w:style w:type="paragraph" w:customStyle="1" w:styleId="AuthorAffiliation">
    <w:name w:val="Author Affiliation"/>
    <w:basedOn w:val="Normal"/>
    <w:rsid w:val="00663AA9"/>
    <w:pPr>
      <w:jc w:val="center"/>
    </w:pPr>
    <w:rPr>
      <w:i/>
      <w:sz w:val="20"/>
    </w:rPr>
  </w:style>
  <w:style w:type="paragraph" w:customStyle="1" w:styleId="Abstract">
    <w:name w:val="Abstract"/>
    <w:basedOn w:val="Normal"/>
    <w:next w:val="Heading1"/>
    <w:rsid w:val="00663AA9"/>
    <w:pPr>
      <w:spacing w:before="360" w:after="360"/>
      <w:ind w:left="289" w:right="289"/>
      <w:jc w:val="both"/>
    </w:pPr>
    <w:rPr>
      <w:sz w:val="18"/>
    </w:rPr>
  </w:style>
  <w:style w:type="paragraph" w:customStyle="1" w:styleId="Paragraph">
    <w:name w:val="Paragraph"/>
    <w:basedOn w:val="Normal"/>
    <w:rsid w:val="00663AA9"/>
    <w:pPr>
      <w:ind w:firstLine="284"/>
      <w:jc w:val="both"/>
    </w:pPr>
    <w:rPr>
      <w:sz w:val="20"/>
    </w:rPr>
  </w:style>
  <w:style w:type="character" w:styleId="FootnoteReference">
    <w:name w:val="footnote reference"/>
    <w:semiHidden/>
    <w:rsid w:val="00663AA9"/>
    <w:rPr>
      <w:vertAlign w:val="superscript"/>
    </w:rPr>
  </w:style>
  <w:style w:type="paragraph" w:customStyle="1" w:styleId="Reference">
    <w:name w:val="Reference"/>
    <w:basedOn w:val="Paragraph"/>
    <w:rsid w:val="00663AA9"/>
    <w:pPr>
      <w:numPr>
        <w:numId w:val="14"/>
      </w:numPr>
      <w:ind w:left="426" w:hanging="426"/>
    </w:pPr>
  </w:style>
  <w:style w:type="paragraph" w:customStyle="1" w:styleId="FigureCaption">
    <w:name w:val="Figure Caption"/>
    <w:next w:val="Paragraph"/>
    <w:rsid w:val="00663AA9"/>
    <w:pPr>
      <w:spacing w:before="120" w:after="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663AA9"/>
    <w:pPr>
      <w:keepNext/>
      <w:ind w:firstLine="0"/>
      <w:jc w:val="center"/>
    </w:pPr>
  </w:style>
  <w:style w:type="paragraph" w:customStyle="1" w:styleId="Equation">
    <w:name w:val="Equation"/>
    <w:basedOn w:val="Paragraph"/>
    <w:rsid w:val="00663AA9"/>
    <w:pPr>
      <w:tabs>
        <w:tab w:val="center" w:pos="4320"/>
        <w:tab w:val="right" w:pos="9242"/>
      </w:tabs>
      <w:ind w:firstLine="0"/>
      <w:jc w:val="center"/>
    </w:pPr>
  </w:style>
  <w:style w:type="paragraph" w:styleId="BalloonText">
    <w:name w:val="Balloon Text"/>
    <w:basedOn w:val="Normal"/>
    <w:link w:val="BalloonTextChar"/>
    <w:rsid w:val="00663AA9"/>
    <w:rPr>
      <w:rFonts w:ascii="Tahoma" w:hAnsi="Tahoma" w:cs="Tahoma"/>
      <w:sz w:val="16"/>
      <w:szCs w:val="16"/>
    </w:rPr>
  </w:style>
  <w:style w:type="character" w:customStyle="1" w:styleId="BalloonTextChar">
    <w:name w:val="Balloon Text Char"/>
    <w:basedOn w:val="DefaultParagraphFont"/>
    <w:link w:val="BalloonText"/>
    <w:rsid w:val="00663AA9"/>
    <w:rPr>
      <w:rFonts w:ascii="Tahoma" w:eastAsia="Times New Roman" w:hAnsi="Tahoma" w:cs="Tahoma"/>
      <w:sz w:val="16"/>
      <w:szCs w:val="16"/>
      <w:lang w:val="en-US"/>
    </w:rPr>
  </w:style>
  <w:style w:type="character" w:styleId="Hyperlink">
    <w:name w:val="Hyperlink"/>
    <w:rsid w:val="00663AA9"/>
    <w:rPr>
      <w:color w:val="0000FF"/>
      <w:u w:val="single"/>
    </w:rPr>
  </w:style>
  <w:style w:type="table" w:styleId="TableGrid">
    <w:name w:val="Table Grid"/>
    <w:basedOn w:val="TableNormal"/>
    <w:rsid w:val="00663AA9"/>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63AA9"/>
    <w:pPr>
      <w:numPr>
        <w:numId w:val="13"/>
      </w:numPr>
      <w:ind w:left="641" w:hanging="357"/>
    </w:pPr>
  </w:style>
  <w:style w:type="paragraph" w:customStyle="1" w:styleId="AuthorEmail">
    <w:name w:val="Author Email"/>
    <w:basedOn w:val="Normal"/>
    <w:qFormat/>
    <w:rsid w:val="00663AA9"/>
    <w:pPr>
      <w:jc w:val="center"/>
    </w:pPr>
    <w:rPr>
      <w:sz w:val="20"/>
    </w:rPr>
  </w:style>
  <w:style w:type="paragraph" w:styleId="NormalWeb">
    <w:name w:val="Normal (Web)"/>
    <w:basedOn w:val="Normal"/>
    <w:uiPriority w:val="99"/>
    <w:unhideWhenUsed/>
    <w:rsid w:val="00663AA9"/>
    <w:pPr>
      <w:spacing w:before="100" w:beforeAutospacing="1" w:after="100" w:afterAutospacing="1"/>
    </w:pPr>
    <w:rPr>
      <w:szCs w:val="24"/>
      <w:lang w:val="en-GB" w:eastAsia="en-GB"/>
    </w:rPr>
  </w:style>
  <w:style w:type="character" w:styleId="Strong">
    <w:name w:val="Strong"/>
    <w:basedOn w:val="DefaultParagraphFont"/>
    <w:uiPriority w:val="22"/>
    <w:qFormat/>
    <w:rsid w:val="00663AA9"/>
    <w:rPr>
      <w:b/>
      <w:bCs/>
    </w:rPr>
  </w:style>
  <w:style w:type="character" w:styleId="Emphasis">
    <w:name w:val="Emphasis"/>
    <w:basedOn w:val="DefaultParagraphFont"/>
    <w:uiPriority w:val="20"/>
    <w:qFormat/>
    <w:rsid w:val="00663AA9"/>
    <w:rPr>
      <w:i/>
      <w:iCs/>
    </w:rPr>
  </w:style>
  <w:style w:type="paragraph" w:customStyle="1" w:styleId="TableCaption">
    <w:name w:val="Table Caption"/>
    <w:basedOn w:val="FigureCaption"/>
    <w:qFormat/>
    <w:rsid w:val="00663AA9"/>
    <w:rPr>
      <w:szCs w:val="18"/>
    </w:rPr>
  </w:style>
  <w:style w:type="paragraph" w:customStyle="1" w:styleId="Paragraphnumbered">
    <w:name w:val="Paragraph (numbered)"/>
    <w:rsid w:val="00663AA9"/>
    <w:pPr>
      <w:numPr>
        <w:numId w:val="3"/>
      </w:numPr>
      <w:spacing w:after="0" w:line="240" w:lineRule="auto"/>
      <w:jc w:val="both"/>
    </w:pPr>
    <w:rPr>
      <w:rFonts w:ascii="Times New Roman" w:eastAsia="Times New Roman" w:hAnsi="Times New Roman" w:cs="Times New Roman"/>
      <w:sz w:val="20"/>
      <w:szCs w:val="20"/>
      <w:lang w:val="en-US"/>
    </w:rPr>
  </w:style>
  <w:style w:type="character" w:customStyle="1" w:styleId="UnresolvedMention1">
    <w:name w:val="Unresolved Mention1"/>
    <w:basedOn w:val="DefaultParagraphFont"/>
    <w:uiPriority w:val="99"/>
    <w:semiHidden/>
    <w:unhideWhenUsed/>
    <w:rsid w:val="00663AA9"/>
    <w:rPr>
      <w:color w:val="808080"/>
      <w:shd w:val="clear" w:color="auto" w:fill="E6E6E6"/>
    </w:rPr>
  </w:style>
  <w:style w:type="paragraph" w:styleId="ListParagraph">
    <w:name w:val="List Paragraph"/>
    <w:basedOn w:val="Normal"/>
    <w:uiPriority w:val="34"/>
    <w:rsid w:val="00663AA9"/>
    <w:pPr>
      <w:ind w:left="720"/>
      <w:contextualSpacing/>
    </w:pPr>
  </w:style>
  <w:style w:type="character" w:styleId="CommentReference">
    <w:name w:val="annotation reference"/>
    <w:basedOn w:val="DefaultParagraphFont"/>
    <w:semiHidden/>
    <w:unhideWhenUsed/>
    <w:rsid w:val="00663AA9"/>
    <w:rPr>
      <w:sz w:val="16"/>
      <w:szCs w:val="16"/>
    </w:rPr>
  </w:style>
  <w:style w:type="paragraph" w:styleId="CommentText">
    <w:name w:val="annotation text"/>
    <w:basedOn w:val="Normal"/>
    <w:link w:val="CommentTextChar"/>
    <w:semiHidden/>
    <w:unhideWhenUsed/>
    <w:rsid w:val="00663AA9"/>
    <w:rPr>
      <w:sz w:val="20"/>
    </w:rPr>
  </w:style>
  <w:style w:type="character" w:customStyle="1" w:styleId="CommentTextChar">
    <w:name w:val="Comment Text Char"/>
    <w:basedOn w:val="DefaultParagraphFont"/>
    <w:link w:val="CommentText"/>
    <w:semiHidden/>
    <w:rsid w:val="00663AA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663AA9"/>
    <w:rPr>
      <w:b/>
      <w:bCs/>
    </w:rPr>
  </w:style>
  <w:style w:type="character" w:customStyle="1" w:styleId="CommentSubjectChar">
    <w:name w:val="Comment Subject Char"/>
    <w:basedOn w:val="CommentTextChar"/>
    <w:link w:val="CommentSubject"/>
    <w:semiHidden/>
    <w:rsid w:val="00663AA9"/>
    <w:rPr>
      <w:rFonts w:ascii="Times New Roman" w:eastAsia="Times New Roman" w:hAnsi="Times New Roman" w:cs="Times New Roman"/>
      <w:b/>
      <w:bCs/>
      <w:sz w:val="20"/>
      <w:szCs w:val="20"/>
      <w:lang w:val="en-US"/>
    </w:rPr>
  </w:style>
  <w:style w:type="paragraph" w:styleId="Header">
    <w:name w:val="header"/>
    <w:basedOn w:val="Normal"/>
    <w:link w:val="HeaderChar"/>
    <w:uiPriority w:val="99"/>
    <w:unhideWhenUsed/>
    <w:rsid w:val="00421F47"/>
    <w:pPr>
      <w:tabs>
        <w:tab w:val="center" w:pos="4513"/>
        <w:tab w:val="right" w:pos="9026"/>
      </w:tabs>
    </w:pPr>
  </w:style>
  <w:style w:type="character" w:customStyle="1" w:styleId="HeaderChar">
    <w:name w:val="Header Char"/>
    <w:basedOn w:val="DefaultParagraphFont"/>
    <w:link w:val="Header"/>
    <w:uiPriority w:val="99"/>
    <w:rsid w:val="00421F47"/>
    <w:rPr>
      <w:rFonts w:ascii="Times New Roman" w:eastAsia="Times New Roman" w:hAnsi="Times New Roman" w:cs="Times New Roman"/>
      <w:sz w:val="24"/>
      <w:szCs w:val="20"/>
      <w:lang w:val="en-US"/>
    </w:rPr>
  </w:style>
  <w:style w:type="paragraph" w:styleId="Footer">
    <w:name w:val="footer"/>
    <w:basedOn w:val="Normal"/>
    <w:link w:val="FooterChar"/>
    <w:uiPriority w:val="99"/>
    <w:unhideWhenUsed/>
    <w:rsid w:val="00421F47"/>
    <w:pPr>
      <w:tabs>
        <w:tab w:val="center" w:pos="4513"/>
        <w:tab w:val="right" w:pos="9026"/>
      </w:tabs>
    </w:pPr>
  </w:style>
  <w:style w:type="character" w:customStyle="1" w:styleId="FooterChar">
    <w:name w:val="Footer Char"/>
    <w:basedOn w:val="DefaultParagraphFont"/>
    <w:link w:val="Footer"/>
    <w:uiPriority w:val="99"/>
    <w:rsid w:val="00421F47"/>
    <w:rPr>
      <w:rFonts w:ascii="Times New Roman" w:eastAsia="Times New Roman" w:hAnsi="Times New Roman" w:cs="Times New Roman"/>
      <w:sz w:val="24"/>
      <w:szCs w:val="20"/>
      <w:lang w:val="en-US"/>
    </w:rPr>
  </w:style>
  <w:style w:type="character" w:styleId="UnresolvedMention">
    <w:name w:val="Unresolved Mention"/>
    <w:basedOn w:val="DefaultParagraphFont"/>
    <w:uiPriority w:val="99"/>
    <w:semiHidden/>
    <w:unhideWhenUsed/>
    <w:rsid w:val="00917992"/>
    <w:rPr>
      <w:color w:val="605E5C"/>
      <w:shd w:val="clear" w:color="auto" w:fill="E1DFDD"/>
    </w:rPr>
  </w:style>
  <w:style w:type="character" w:styleId="PlaceholderText">
    <w:name w:val="Placeholder Text"/>
    <w:basedOn w:val="DefaultParagraphFont"/>
    <w:uiPriority w:val="99"/>
    <w:semiHidden/>
    <w:rsid w:val="005C579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98285">
      <w:marLeft w:val="640"/>
      <w:marRight w:val="0"/>
      <w:marTop w:val="0"/>
      <w:marBottom w:val="0"/>
      <w:divBdr>
        <w:top w:val="none" w:sz="0" w:space="0" w:color="auto"/>
        <w:left w:val="none" w:sz="0" w:space="0" w:color="auto"/>
        <w:bottom w:val="none" w:sz="0" w:space="0" w:color="auto"/>
        <w:right w:val="none" w:sz="0" w:space="0" w:color="auto"/>
      </w:divBdr>
    </w:div>
    <w:div w:id="17853372">
      <w:marLeft w:val="640"/>
      <w:marRight w:val="0"/>
      <w:marTop w:val="0"/>
      <w:marBottom w:val="0"/>
      <w:divBdr>
        <w:top w:val="none" w:sz="0" w:space="0" w:color="auto"/>
        <w:left w:val="none" w:sz="0" w:space="0" w:color="auto"/>
        <w:bottom w:val="none" w:sz="0" w:space="0" w:color="auto"/>
        <w:right w:val="none" w:sz="0" w:space="0" w:color="auto"/>
      </w:divBdr>
    </w:div>
    <w:div w:id="25982261">
      <w:marLeft w:val="640"/>
      <w:marRight w:val="0"/>
      <w:marTop w:val="0"/>
      <w:marBottom w:val="0"/>
      <w:divBdr>
        <w:top w:val="none" w:sz="0" w:space="0" w:color="auto"/>
        <w:left w:val="none" w:sz="0" w:space="0" w:color="auto"/>
        <w:bottom w:val="none" w:sz="0" w:space="0" w:color="auto"/>
        <w:right w:val="none" w:sz="0" w:space="0" w:color="auto"/>
      </w:divBdr>
    </w:div>
    <w:div w:id="40059604">
      <w:marLeft w:val="640"/>
      <w:marRight w:val="0"/>
      <w:marTop w:val="0"/>
      <w:marBottom w:val="0"/>
      <w:divBdr>
        <w:top w:val="none" w:sz="0" w:space="0" w:color="auto"/>
        <w:left w:val="none" w:sz="0" w:space="0" w:color="auto"/>
        <w:bottom w:val="none" w:sz="0" w:space="0" w:color="auto"/>
        <w:right w:val="none" w:sz="0" w:space="0" w:color="auto"/>
      </w:divBdr>
    </w:div>
    <w:div w:id="110979651">
      <w:marLeft w:val="640"/>
      <w:marRight w:val="0"/>
      <w:marTop w:val="0"/>
      <w:marBottom w:val="0"/>
      <w:divBdr>
        <w:top w:val="none" w:sz="0" w:space="0" w:color="auto"/>
        <w:left w:val="none" w:sz="0" w:space="0" w:color="auto"/>
        <w:bottom w:val="none" w:sz="0" w:space="0" w:color="auto"/>
        <w:right w:val="none" w:sz="0" w:space="0" w:color="auto"/>
      </w:divBdr>
    </w:div>
    <w:div w:id="159152745">
      <w:marLeft w:val="640"/>
      <w:marRight w:val="0"/>
      <w:marTop w:val="0"/>
      <w:marBottom w:val="0"/>
      <w:divBdr>
        <w:top w:val="none" w:sz="0" w:space="0" w:color="auto"/>
        <w:left w:val="none" w:sz="0" w:space="0" w:color="auto"/>
        <w:bottom w:val="none" w:sz="0" w:space="0" w:color="auto"/>
        <w:right w:val="none" w:sz="0" w:space="0" w:color="auto"/>
      </w:divBdr>
    </w:div>
    <w:div w:id="161966905">
      <w:marLeft w:val="640"/>
      <w:marRight w:val="0"/>
      <w:marTop w:val="0"/>
      <w:marBottom w:val="0"/>
      <w:divBdr>
        <w:top w:val="none" w:sz="0" w:space="0" w:color="auto"/>
        <w:left w:val="none" w:sz="0" w:space="0" w:color="auto"/>
        <w:bottom w:val="none" w:sz="0" w:space="0" w:color="auto"/>
        <w:right w:val="none" w:sz="0" w:space="0" w:color="auto"/>
      </w:divBdr>
    </w:div>
    <w:div w:id="178394984">
      <w:marLeft w:val="640"/>
      <w:marRight w:val="0"/>
      <w:marTop w:val="0"/>
      <w:marBottom w:val="0"/>
      <w:divBdr>
        <w:top w:val="none" w:sz="0" w:space="0" w:color="auto"/>
        <w:left w:val="none" w:sz="0" w:space="0" w:color="auto"/>
        <w:bottom w:val="none" w:sz="0" w:space="0" w:color="auto"/>
        <w:right w:val="none" w:sz="0" w:space="0" w:color="auto"/>
      </w:divBdr>
    </w:div>
    <w:div w:id="201090555">
      <w:marLeft w:val="640"/>
      <w:marRight w:val="0"/>
      <w:marTop w:val="0"/>
      <w:marBottom w:val="0"/>
      <w:divBdr>
        <w:top w:val="none" w:sz="0" w:space="0" w:color="auto"/>
        <w:left w:val="none" w:sz="0" w:space="0" w:color="auto"/>
        <w:bottom w:val="none" w:sz="0" w:space="0" w:color="auto"/>
        <w:right w:val="none" w:sz="0" w:space="0" w:color="auto"/>
      </w:divBdr>
    </w:div>
    <w:div w:id="216358282">
      <w:marLeft w:val="640"/>
      <w:marRight w:val="0"/>
      <w:marTop w:val="0"/>
      <w:marBottom w:val="0"/>
      <w:divBdr>
        <w:top w:val="none" w:sz="0" w:space="0" w:color="auto"/>
        <w:left w:val="none" w:sz="0" w:space="0" w:color="auto"/>
        <w:bottom w:val="none" w:sz="0" w:space="0" w:color="auto"/>
        <w:right w:val="none" w:sz="0" w:space="0" w:color="auto"/>
      </w:divBdr>
    </w:div>
    <w:div w:id="286014557">
      <w:marLeft w:val="640"/>
      <w:marRight w:val="0"/>
      <w:marTop w:val="0"/>
      <w:marBottom w:val="0"/>
      <w:divBdr>
        <w:top w:val="none" w:sz="0" w:space="0" w:color="auto"/>
        <w:left w:val="none" w:sz="0" w:space="0" w:color="auto"/>
        <w:bottom w:val="none" w:sz="0" w:space="0" w:color="auto"/>
        <w:right w:val="none" w:sz="0" w:space="0" w:color="auto"/>
      </w:divBdr>
    </w:div>
    <w:div w:id="344476477">
      <w:marLeft w:val="640"/>
      <w:marRight w:val="0"/>
      <w:marTop w:val="0"/>
      <w:marBottom w:val="0"/>
      <w:divBdr>
        <w:top w:val="none" w:sz="0" w:space="0" w:color="auto"/>
        <w:left w:val="none" w:sz="0" w:space="0" w:color="auto"/>
        <w:bottom w:val="none" w:sz="0" w:space="0" w:color="auto"/>
        <w:right w:val="none" w:sz="0" w:space="0" w:color="auto"/>
      </w:divBdr>
    </w:div>
    <w:div w:id="365496098">
      <w:marLeft w:val="640"/>
      <w:marRight w:val="0"/>
      <w:marTop w:val="0"/>
      <w:marBottom w:val="0"/>
      <w:divBdr>
        <w:top w:val="none" w:sz="0" w:space="0" w:color="auto"/>
        <w:left w:val="none" w:sz="0" w:space="0" w:color="auto"/>
        <w:bottom w:val="none" w:sz="0" w:space="0" w:color="auto"/>
        <w:right w:val="none" w:sz="0" w:space="0" w:color="auto"/>
      </w:divBdr>
    </w:div>
    <w:div w:id="369497037">
      <w:marLeft w:val="640"/>
      <w:marRight w:val="0"/>
      <w:marTop w:val="0"/>
      <w:marBottom w:val="0"/>
      <w:divBdr>
        <w:top w:val="none" w:sz="0" w:space="0" w:color="auto"/>
        <w:left w:val="none" w:sz="0" w:space="0" w:color="auto"/>
        <w:bottom w:val="none" w:sz="0" w:space="0" w:color="auto"/>
        <w:right w:val="none" w:sz="0" w:space="0" w:color="auto"/>
      </w:divBdr>
    </w:div>
    <w:div w:id="369569016">
      <w:marLeft w:val="640"/>
      <w:marRight w:val="0"/>
      <w:marTop w:val="0"/>
      <w:marBottom w:val="0"/>
      <w:divBdr>
        <w:top w:val="none" w:sz="0" w:space="0" w:color="auto"/>
        <w:left w:val="none" w:sz="0" w:space="0" w:color="auto"/>
        <w:bottom w:val="none" w:sz="0" w:space="0" w:color="auto"/>
        <w:right w:val="none" w:sz="0" w:space="0" w:color="auto"/>
      </w:divBdr>
    </w:div>
    <w:div w:id="397288672">
      <w:marLeft w:val="640"/>
      <w:marRight w:val="0"/>
      <w:marTop w:val="0"/>
      <w:marBottom w:val="0"/>
      <w:divBdr>
        <w:top w:val="none" w:sz="0" w:space="0" w:color="auto"/>
        <w:left w:val="none" w:sz="0" w:space="0" w:color="auto"/>
        <w:bottom w:val="none" w:sz="0" w:space="0" w:color="auto"/>
        <w:right w:val="none" w:sz="0" w:space="0" w:color="auto"/>
      </w:divBdr>
    </w:div>
    <w:div w:id="406466490">
      <w:marLeft w:val="640"/>
      <w:marRight w:val="0"/>
      <w:marTop w:val="0"/>
      <w:marBottom w:val="0"/>
      <w:divBdr>
        <w:top w:val="none" w:sz="0" w:space="0" w:color="auto"/>
        <w:left w:val="none" w:sz="0" w:space="0" w:color="auto"/>
        <w:bottom w:val="none" w:sz="0" w:space="0" w:color="auto"/>
        <w:right w:val="none" w:sz="0" w:space="0" w:color="auto"/>
      </w:divBdr>
    </w:div>
    <w:div w:id="457919095">
      <w:marLeft w:val="640"/>
      <w:marRight w:val="0"/>
      <w:marTop w:val="0"/>
      <w:marBottom w:val="0"/>
      <w:divBdr>
        <w:top w:val="none" w:sz="0" w:space="0" w:color="auto"/>
        <w:left w:val="none" w:sz="0" w:space="0" w:color="auto"/>
        <w:bottom w:val="none" w:sz="0" w:space="0" w:color="auto"/>
        <w:right w:val="none" w:sz="0" w:space="0" w:color="auto"/>
      </w:divBdr>
    </w:div>
    <w:div w:id="497812596">
      <w:marLeft w:val="640"/>
      <w:marRight w:val="0"/>
      <w:marTop w:val="0"/>
      <w:marBottom w:val="0"/>
      <w:divBdr>
        <w:top w:val="none" w:sz="0" w:space="0" w:color="auto"/>
        <w:left w:val="none" w:sz="0" w:space="0" w:color="auto"/>
        <w:bottom w:val="none" w:sz="0" w:space="0" w:color="auto"/>
        <w:right w:val="none" w:sz="0" w:space="0" w:color="auto"/>
      </w:divBdr>
    </w:div>
    <w:div w:id="504052100">
      <w:marLeft w:val="640"/>
      <w:marRight w:val="0"/>
      <w:marTop w:val="0"/>
      <w:marBottom w:val="0"/>
      <w:divBdr>
        <w:top w:val="none" w:sz="0" w:space="0" w:color="auto"/>
        <w:left w:val="none" w:sz="0" w:space="0" w:color="auto"/>
        <w:bottom w:val="none" w:sz="0" w:space="0" w:color="auto"/>
        <w:right w:val="none" w:sz="0" w:space="0" w:color="auto"/>
      </w:divBdr>
    </w:div>
    <w:div w:id="505099383">
      <w:marLeft w:val="640"/>
      <w:marRight w:val="0"/>
      <w:marTop w:val="0"/>
      <w:marBottom w:val="0"/>
      <w:divBdr>
        <w:top w:val="none" w:sz="0" w:space="0" w:color="auto"/>
        <w:left w:val="none" w:sz="0" w:space="0" w:color="auto"/>
        <w:bottom w:val="none" w:sz="0" w:space="0" w:color="auto"/>
        <w:right w:val="none" w:sz="0" w:space="0" w:color="auto"/>
      </w:divBdr>
    </w:div>
    <w:div w:id="512259017">
      <w:marLeft w:val="640"/>
      <w:marRight w:val="0"/>
      <w:marTop w:val="0"/>
      <w:marBottom w:val="0"/>
      <w:divBdr>
        <w:top w:val="none" w:sz="0" w:space="0" w:color="auto"/>
        <w:left w:val="none" w:sz="0" w:space="0" w:color="auto"/>
        <w:bottom w:val="none" w:sz="0" w:space="0" w:color="auto"/>
        <w:right w:val="none" w:sz="0" w:space="0" w:color="auto"/>
      </w:divBdr>
    </w:div>
    <w:div w:id="522787091">
      <w:marLeft w:val="640"/>
      <w:marRight w:val="0"/>
      <w:marTop w:val="0"/>
      <w:marBottom w:val="0"/>
      <w:divBdr>
        <w:top w:val="none" w:sz="0" w:space="0" w:color="auto"/>
        <w:left w:val="none" w:sz="0" w:space="0" w:color="auto"/>
        <w:bottom w:val="none" w:sz="0" w:space="0" w:color="auto"/>
        <w:right w:val="none" w:sz="0" w:space="0" w:color="auto"/>
      </w:divBdr>
    </w:div>
    <w:div w:id="531110336">
      <w:marLeft w:val="640"/>
      <w:marRight w:val="0"/>
      <w:marTop w:val="0"/>
      <w:marBottom w:val="0"/>
      <w:divBdr>
        <w:top w:val="none" w:sz="0" w:space="0" w:color="auto"/>
        <w:left w:val="none" w:sz="0" w:space="0" w:color="auto"/>
        <w:bottom w:val="none" w:sz="0" w:space="0" w:color="auto"/>
        <w:right w:val="none" w:sz="0" w:space="0" w:color="auto"/>
      </w:divBdr>
    </w:div>
    <w:div w:id="544685575">
      <w:marLeft w:val="640"/>
      <w:marRight w:val="0"/>
      <w:marTop w:val="0"/>
      <w:marBottom w:val="0"/>
      <w:divBdr>
        <w:top w:val="none" w:sz="0" w:space="0" w:color="auto"/>
        <w:left w:val="none" w:sz="0" w:space="0" w:color="auto"/>
        <w:bottom w:val="none" w:sz="0" w:space="0" w:color="auto"/>
        <w:right w:val="none" w:sz="0" w:space="0" w:color="auto"/>
      </w:divBdr>
    </w:div>
    <w:div w:id="560403068">
      <w:marLeft w:val="640"/>
      <w:marRight w:val="0"/>
      <w:marTop w:val="0"/>
      <w:marBottom w:val="0"/>
      <w:divBdr>
        <w:top w:val="none" w:sz="0" w:space="0" w:color="auto"/>
        <w:left w:val="none" w:sz="0" w:space="0" w:color="auto"/>
        <w:bottom w:val="none" w:sz="0" w:space="0" w:color="auto"/>
        <w:right w:val="none" w:sz="0" w:space="0" w:color="auto"/>
      </w:divBdr>
    </w:div>
    <w:div w:id="568151030">
      <w:marLeft w:val="640"/>
      <w:marRight w:val="0"/>
      <w:marTop w:val="0"/>
      <w:marBottom w:val="0"/>
      <w:divBdr>
        <w:top w:val="none" w:sz="0" w:space="0" w:color="auto"/>
        <w:left w:val="none" w:sz="0" w:space="0" w:color="auto"/>
        <w:bottom w:val="none" w:sz="0" w:space="0" w:color="auto"/>
        <w:right w:val="none" w:sz="0" w:space="0" w:color="auto"/>
      </w:divBdr>
    </w:div>
    <w:div w:id="581718854">
      <w:marLeft w:val="640"/>
      <w:marRight w:val="0"/>
      <w:marTop w:val="0"/>
      <w:marBottom w:val="0"/>
      <w:divBdr>
        <w:top w:val="none" w:sz="0" w:space="0" w:color="auto"/>
        <w:left w:val="none" w:sz="0" w:space="0" w:color="auto"/>
        <w:bottom w:val="none" w:sz="0" w:space="0" w:color="auto"/>
        <w:right w:val="none" w:sz="0" w:space="0" w:color="auto"/>
      </w:divBdr>
    </w:div>
    <w:div w:id="611715251">
      <w:marLeft w:val="640"/>
      <w:marRight w:val="0"/>
      <w:marTop w:val="0"/>
      <w:marBottom w:val="0"/>
      <w:divBdr>
        <w:top w:val="none" w:sz="0" w:space="0" w:color="auto"/>
        <w:left w:val="none" w:sz="0" w:space="0" w:color="auto"/>
        <w:bottom w:val="none" w:sz="0" w:space="0" w:color="auto"/>
        <w:right w:val="none" w:sz="0" w:space="0" w:color="auto"/>
      </w:divBdr>
    </w:div>
    <w:div w:id="622619052">
      <w:marLeft w:val="640"/>
      <w:marRight w:val="0"/>
      <w:marTop w:val="0"/>
      <w:marBottom w:val="0"/>
      <w:divBdr>
        <w:top w:val="none" w:sz="0" w:space="0" w:color="auto"/>
        <w:left w:val="none" w:sz="0" w:space="0" w:color="auto"/>
        <w:bottom w:val="none" w:sz="0" w:space="0" w:color="auto"/>
        <w:right w:val="none" w:sz="0" w:space="0" w:color="auto"/>
      </w:divBdr>
    </w:div>
    <w:div w:id="639306001">
      <w:marLeft w:val="640"/>
      <w:marRight w:val="0"/>
      <w:marTop w:val="0"/>
      <w:marBottom w:val="0"/>
      <w:divBdr>
        <w:top w:val="none" w:sz="0" w:space="0" w:color="auto"/>
        <w:left w:val="none" w:sz="0" w:space="0" w:color="auto"/>
        <w:bottom w:val="none" w:sz="0" w:space="0" w:color="auto"/>
        <w:right w:val="none" w:sz="0" w:space="0" w:color="auto"/>
      </w:divBdr>
    </w:div>
    <w:div w:id="647132027">
      <w:marLeft w:val="640"/>
      <w:marRight w:val="0"/>
      <w:marTop w:val="0"/>
      <w:marBottom w:val="0"/>
      <w:divBdr>
        <w:top w:val="none" w:sz="0" w:space="0" w:color="auto"/>
        <w:left w:val="none" w:sz="0" w:space="0" w:color="auto"/>
        <w:bottom w:val="none" w:sz="0" w:space="0" w:color="auto"/>
        <w:right w:val="none" w:sz="0" w:space="0" w:color="auto"/>
      </w:divBdr>
    </w:div>
    <w:div w:id="683478334">
      <w:marLeft w:val="640"/>
      <w:marRight w:val="0"/>
      <w:marTop w:val="0"/>
      <w:marBottom w:val="0"/>
      <w:divBdr>
        <w:top w:val="none" w:sz="0" w:space="0" w:color="auto"/>
        <w:left w:val="none" w:sz="0" w:space="0" w:color="auto"/>
        <w:bottom w:val="none" w:sz="0" w:space="0" w:color="auto"/>
        <w:right w:val="none" w:sz="0" w:space="0" w:color="auto"/>
      </w:divBdr>
    </w:div>
    <w:div w:id="699889982">
      <w:marLeft w:val="640"/>
      <w:marRight w:val="0"/>
      <w:marTop w:val="0"/>
      <w:marBottom w:val="0"/>
      <w:divBdr>
        <w:top w:val="none" w:sz="0" w:space="0" w:color="auto"/>
        <w:left w:val="none" w:sz="0" w:space="0" w:color="auto"/>
        <w:bottom w:val="none" w:sz="0" w:space="0" w:color="auto"/>
        <w:right w:val="none" w:sz="0" w:space="0" w:color="auto"/>
      </w:divBdr>
    </w:div>
    <w:div w:id="720908383">
      <w:marLeft w:val="640"/>
      <w:marRight w:val="0"/>
      <w:marTop w:val="0"/>
      <w:marBottom w:val="0"/>
      <w:divBdr>
        <w:top w:val="none" w:sz="0" w:space="0" w:color="auto"/>
        <w:left w:val="none" w:sz="0" w:space="0" w:color="auto"/>
        <w:bottom w:val="none" w:sz="0" w:space="0" w:color="auto"/>
        <w:right w:val="none" w:sz="0" w:space="0" w:color="auto"/>
      </w:divBdr>
    </w:div>
    <w:div w:id="732775199">
      <w:marLeft w:val="640"/>
      <w:marRight w:val="0"/>
      <w:marTop w:val="0"/>
      <w:marBottom w:val="0"/>
      <w:divBdr>
        <w:top w:val="none" w:sz="0" w:space="0" w:color="auto"/>
        <w:left w:val="none" w:sz="0" w:space="0" w:color="auto"/>
        <w:bottom w:val="none" w:sz="0" w:space="0" w:color="auto"/>
        <w:right w:val="none" w:sz="0" w:space="0" w:color="auto"/>
      </w:divBdr>
    </w:div>
    <w:div w:id="780225046">
      <w:marLeft w:val="640"/>
      <w:marRight w:val="0"/>
      <w:marTop w:val="0"/>
      <w:marBottom w:val="0"/>
      <w:divBdr>
        <w:top w:val="none" w:sz="0" w:space="0" w:color="auto"/>
        <w:left w:val="none" w:sz="0" w:space="0" w:color="auto"/>
        <w:bottom w:val="none" w:sz="0" w:space="0" w:color="auto"/>
        <w:right w:val="none" w:sz="0" w:space="0" w:color="auto"/>
      </w:divBdr>
    </w:div>
    <w:div w:id="825124735">
      <w:marLeft w:val="640"/>
      <w:marRight w:val="0"/>
      <w:marTop w:val="0"/>
      <w:marBottom w:val="0"/>
      <w:divBdr>
        <w:top w:val="none" w:sz="0" w:space="0" w:color="auto"/>
        <w:left w:val="none" w:sz="0" w:space="0" w:color="auto"/>
        <w:bottom w:val="none" w:sz="0" w:space="0" w:color="auto"/>
        <w:right w:val="none" w:sz="0" w:space="0" w:color="auto"/>
      </w:divBdr>
    </w:div>
    <w:div w:id="832570702">
      <w:marLeft w:val="640"/>
      <w:marRight w:val="0"/>
      <w:marTop w:val="0"/>
      <w:marBottom w:val="0"/>
      <w:divBdr>
        <w:top w:val="none" w:sz="0" w:space="0" w:color="auto"/>
        <w:left w:val="none" w:sz="0" w:space="0" w:color="auto"/>
        <w:bottom w:val="none" w:sz="0" w:space="0" w:color="auto"/>
        <w:right w:val="none" w:sz="0" w:space="0" w:color="auto"/>
      </w:divBdr>
    </w:div>
    <w:div w:id="873158292">
      <w:marLeft w:val="640"/>
      <w:marRight w:val="0"/>
      <w:marTop w:val="0"/>
      <w:marBottom w:val="0"/>
      <w:divBdr>
        <w:top w:val="none" w:sz="0" w:space="0" w:color="auto"/>
        <w:left w:val="none" w:sz="0" w:space="0" w:color="auto"/>
        <w:bottom w:val="none" w:sz="0" w:space="0" w:color="auto"/>
        <w:right w:val="none" w:sz="0" w:space="0" w:color="auto"/>
      </w:divBdr>
    </w:div>
    <w:div w:id="913049621">
      <w:marLeft w:val="640"/>
      <w:marRight w:val="0"/>
      <w:marTop w:val="0"/>
      <w:marBottom w:val="0"/>
      <w:divBdr>
        <w:top w:val="none" w:sz="0" w:space="0" w:color="auto"/>
        <w:left w:val="none" w:sz="0" w:space="0" w:color="auto"/>
        <w:bottom w:val="none" w:sz="0" w:space="0" w:color="auto"/>
        <w:right w:val="none" w:sz="0" w:space="0" w:color="auto"/>
      </w:divBdr>
    </w:div>
    <w:div w:id="974876722">
      <w:marLeft w:val="640"/>
      <w:marRight w:val="0"/>
      <w:marTop w:val="0"/>
      <w:marBottom w:val="0"/>
      <w:divBdr>
        <w:top w:val="none" w:sz="0" w:space="0" w:color="auto"/>
        <w:left w:val="none" w:sz="0" w:space="0" w:color="auto"/>
        <w:bottom w:val="none" w:sz="0" w:space="0" w:color="auto"/>
        <w:right w:val="none" w:sz="0" w:space="0" w:color="auto"/>
      </w:divBdr>
    </w:div>
    <w:div w:id="979650092">
      <w:marLeft w:val="640"/>
      <w:marRight w:val="0"/>
      <w:marTop w:val="0"/>
      <w:marBottom w:val="0"/>
      <w:divBdr>
        <w:top w:val="none" w:sz="0" w:space="0" w:color="auto"/>
        <w:left w:val="none" w:sz="0" w:space="0" w:color="auto"/>
        <w:bottom w:val="none" w:sz="0" w:space="0" w:color="auto"/>
        <w:right w:val="none" w:sz="0" w:space="0" w:color="auto"/>
      </w:divBdr>
    </w:div>
    <w:div w:id="1015033996">
      <w:marLeft w:val="640"/>
      <w:marRight w:val="0"/>
      <w:marTop w:val="0"/>
      <w:marBottom w:val="0"/>
      <w:divBdr>
        <w:top w:val="none" w:sz="0" w:space="0" w:color="auto"/>
        <w:left w:val="none" w:sz="0" w:space="0" w:color="auto"/>
        <w:bottom w:val="none" w:sz="0" w:space="0" w:color="auto"/>
        <w:right w:val="none" w:sz="0" w:space="0" w:color="auto"/>
      </w:divBdr>
    </w:div>
    <w:div w:id="1069645171">
      <w:marLeft w:val="640"/>
      <w:marRight w:val="0"/>
      <w:marTop w:val="0"/>
      <w:marBottom w:val="0"/>
      <w:divBdr>
        <w:top w:val="none" w:sz="0" w:space="0" w:color="auto"/>
        <w:left w:val="none" w:sz="0" w:space="0" w:color="auto"/>
        <w:bottom w:val="none" w:sz="0" w:space="0" w:color="auto"/>
        <w:right w:val="none" w:sz="0" w:space="0" w:color="auto"/>
      </w:divBdr>
    </w:div>
    <w:div w:id="1072122584">
      <w:marLeft w:val="640"/>
      <w:marRight w:val="0"/>
      <w:marTop w:val="0"/>
      <w:marBottom w:val="0"/>
      <w:divBdr>
        <w:top w:val="none" w:sz="0" w:space="0" w:color="auto"/>
        <w:left w:val="none" w:sz="0" w:space="0" w:color="auto"/>
        <w:bottom w:val="none" w:sz="0" w:space="0" w:color="auto"/>
        <w:right w:val="none" w:sz="0" w:space="0" w:color="auto"/>
      </w:divBdr>
    </w:div>
    <w:div w:id="1075665956">
      <w:marLeft w:val="640"/>
      <w:marRight w:val="0"/>
      <w:marTop w:val="0"/>
      <w:marBottom w:val="0"/>
      <w:divBdr>
        <w:top w:val="none" w:sz="0" w:space="0" w:color="auto"/>
        <w:left w:val="none" w:sz="0" w:space="0" w:color="auto"/>
        <w:bottom w:val="none" w:sz="0" w:space="0" w:color="auto"/>
        <w:right w:val="none" w:sz="0" w:space="0" w:color="auto"/>
      </w:divBdr>
    </w:div>
    <w:div w:id="1083839310">
      <w:marLeft w:val="640"/>
      <w:marRight w:val="0"/>
      <w:marTop w:val="0"/>
      <w:marBottom w:val="0"/>
      <w:divBdr>
        <w:top w:val="none" w:sz="0" w:space="0" w:color="auto"/>
        <w:left w:val="none" w:sz="0" w:space="0" w:color="auto"/>
        <w:bottom w:val="none" w:sz="0" w:space="0" w:color="auto"/>
        <w:right w:val="none" w:sz="0" w:space="0" w:color="auto"/>
      </w:divBdr>
    </w:div>
    <w:div w:id="1085036702">
      <w:marLeft w:val="640"/>
      <w:marRight w:val="0"/>
      <w:marTop w:val="0"/>
      <w:marBottom w:val="0"/>
      <w:divBdr>
        <w:top w:val="none" w:sz="0" w:space="0" w:color="auto"/>
        <w:left w:val="none" w:sz="0" w:space="0" w:color="auto"/>
        <w:bottom w:val="none" w:sz="0" w:space="0" w:color="auto"/>
        <w:right w:val="none" w:sz="0" w:space="0" w:color="auto"/>
      </w:divBdr>
    </w:div>
    <w:div w:id="1100563807">
      <w:marLeft w:val="640"/>
      <w:marRight w:val="0"/>
      <w:marTop w:val="0"/>
      <w:marBottom w:val="0"/>
      <w:divBdr>
        <w:top w:val="none" w:sz="0" w:space="0" w:color="auto"/>
        <w:left w:val="none" w:sz="0" w:space="0" w:color="auto"/>
        <w:bottom w:val="none" w:sz="0" w:space="0" w:color="auto"/>
        <w:right w:val="none" w:sz="0" w:space="0" w:color="auto"/>
      </w:divBdr>
    </w:div>
    <w:div w:id="1224487574">
      <w:marLeft w:val="640"/>
      <w:marRight w:val="0"/>
      <w:marTop w:val="0"/>
      <w:marBottom w:val="0"/>
      <w:divBdr>
        <w:top w:val="none" w:sz="0" w:space="0" w:color="auto"/>
        <w:left w:val="none" w:sz="0" w:space="0" w:color="auto"/>
        <w:bottom w:val="none" w:sz="0" w:space="0" w:color="auto"/>
        <w:right w:val="none" w:sz="0" w:space="0" w:color="auto"/>
      </w:divBdr>
    </w:div>
    <w:div w:id="1276643705">
      <w:marLeft w:val="640"/>
      <w:marRight w:val="0"/>
      <w:marTop w:val="0"/>
      <w:marBottom w:val="0"/>
      <w:divBdr>
        <w:top w:val="none" w:sz="0" w:space="0" w:color="auto"/>
        <w:left w:val="none" w:sz="0" w:space="0" w:color="auto"/>
        <w:bottom w:val="none" w:sz="0" w:space="0" w:color="auto"/>
        <w:right w:val="none" w:sz="0" w:space="0" w:color="auto"/>
      </w:divBdr>
    </w:div>
    <w:div w:id="1293950153">
      <w:marLeft w:val="640"/>
      <w:marRight w:val="0"/>
      <w:marTop w:val="0"/>
      <w:marBottom w:val="0"/>
      <w:divBdr>
        <w:top w:val="none" w:sz="0" w:space="0" w:color="auto"/>
        <w:left w:val="none" w:sz="0" w:space="0" w:color="auto"/>
        <w:bottom w:val="none" w:sz="0" w:space="0" w:color="auto"/>
        <w:right w:val="none" w:sz="0" w:space="0" w:color="auto"/>
      </w:divBdr>
    </w:div>
    <w:div w:id="1297297769">
      <w:marLeft w:val="640"/>
      <w:marRight w:val="0"/>
      <w:marTop w:val="0"/>
      <w:marBottom w:val="0"/>
      <w:divBdr>
        <w:top w:val="none" w:sz="0" w:space="0" w:color="auto"/>
        <w:left w:val="none" w:sz="0" w:space="0" w:color="auto"/>
        <w:bottom w:val="none" w:sz="0" w:space="0" w:color="auto"/>
        <w:right w:val="none" w:sz="0" w:space="0" w:color="auto"/>
      </w:divBdr>
    </w:div>
    <w:div w:id="1299728412">
      <w:marLeft w:val="640"/>
      <w:marRight w:val="0"/>
      <w:marTop w:val="0"/>
      <w:marBottom w:val="0"/>
      <w:divBdr>
        <w:top w:val="none" w:sz="0" w:space="0" w:color="auto"/>
        <w:left w:val="none" w:sz="0" w:space="0" w:color="auto"/>
        <w:bottom w:val="none" w:sz="0" w:space="0" w:color="auto"/>
        <w:right w:val="none" w:sz="0" w:space="0" w:color="auto"/>
      </w:divBdr>
    </w:div>
    <w:div w:id="1313947410">
      <w:marLeft w:val="640"/>
      <w:marRight w:val="0"/>
      <w:marTop w:val="0"/>
      <w:marBottom w:val="0"/>
      <w:divBdr>
        <w:top w:val="none" w:sz="0" w:space="0" w:color="auto"/>
        <w:left w:val="none" w:sz="0" w:space="0" w:color="auto"/>
        <w:bottom w:val="none" w:sz="0" w:space="0" w:color="auto"/>
        <w:right w:val="none" w:sz="0" w:space="0" w:color="auto"/>
      </w:divBdr>
    </w:div>
    <w:div w:id="1351639066">
      <w:marLeft w:val="640"/>
      <w:marRight w:val="0"/>
      <w:marTop w:val="0"/>
      <w:marBottom w:val="0"/>
      <w:divBdr>
        <w:top w:val="none" w:sz="0" w:space="0" w:color="auto"/>
        <w:left w:val="none" w:sz="0" w:space="0" w:color="auto"/>
        <w:bottom w:val="none" w:sz="0" w:space="0" w:color="auto"/>
        <w:right w:val="none" w:sz="0" w:space="0" w:color="auto"/>
      </w:divBdr>
    </w:div>
    <w:div w:id="1352797717">
      <w:marLeft w:val="640"/>
      <w:marRight w:val="0"/>
      <w:marTop w:val="0"/>
      <w:marBottom w:val="0"/>
      <w:divBdr>
        <w:top w:val="none" w:sz="0" w:space="0" w:color="auto"/>
        <w:left w:val="none" w:sz="0" w:space="0" w:color="auto"/>
        <w:bottom w:val="none" w:sz="0" w:space="0" w:color="auto"/>
        <w:right w:val="none" w:sz="0" w:space="0" w:color="auto"/>
      </w:divBdr>
    </w:div>
    <w:div w:id="1376003844">
      <w:marLeft w:val="640"/>
      <w:marRight w:val="0"/>
      <w:marTop w:val="0"/>
      <w:marBottom w:val="0"/>
      <w:divBdr>
        <w:top w:val="none" w:sz="0" w:space="0" w:color="auto"/>
        <w:left w:val="none" w:sz="0" w:space="0" w:color="auto"/>
        <w:bottom w:val="none" w:sz="0" w:space="0" w:color="auto"/>
        <w:right w:val="none" w:sz="0" w:space="0" w:color="auto"/>
      </w:divBdr>
    </w:div>
    <w:div w:id="1389181234">
      <w:marLeft w:val="640"/>
      <w:marRight w:val="0"/>
      <w:marTop w:val="0"/>
      <w:marBottom w:val="0"/>
      <w:divBdr>
        <w:top w:val="none" w:sz="0" w:space="0" w:color="auto"/>
        <w:left w:val="none" w:sz="0" w:space="0" w:color="auto"/>
        <w:bottom w:val="none" w:sz="0" w:space="0" w:color="auto"/>
        <w:right w:val="none" w:sz="0" w:space="0" w:color="auto"/>
      </w:divBdr>
    </w:div>
    <w:div w:id="1416172951">
      <w:marLeft w:val="640"/>
      <w:marRight w:val="0"/>
      <w:marTop w:val="0"/>
      <w:marBottom w:val="0"/>
      <w:divBdr>
        <w:top w:val="none" w:sz="0" w:space="0" w:color="auto"/>
        <w:left w:val="none" w:sz="0" w:space="0" w:color="auto"/>
        <w:bottom w:val="none" w:sz="0" w:space="0" w:color="auto"/>
        <w:right w:val="none" w:sz="0" w:space="0" w:color="auto"/>
      </w:divBdr>
    </w:div>
    <w:div w:id="1420446160">
      <w:marLeft w:val="640"/>
      <w:marRight w:val="0"/>
      <w:marTop w:val="0"/>
      <w:marBottom w:val="0"/>
      <w:divBdr>
        <w:top w:val="none" w:sz="0" w:space="0" w:color="auto"/>
        <w:left w:val="none" w:sz="0" w:space="0" w:color="auto"/>
        <w:bottom w:val="none" w:sz="0" w:space="0" w:color="auto"/>
        <w:right w:val="none" w:sz="0" w:space="0" w:color="auto"/>
      </w:divBdr>
    </w:div>
    <w:div w:id="1424839131">
      <w:bodyDiv w:val="1"/>
      <w:marLeft w:val="0"/>
      <w:marRight w:val="0"/>
      <w:marTop w:val="0"/>
      <w:marBottom w:val="0"/>
      <w:divBdr>
        <w:top w:val="none" w:sz="0" w:space="0" w:color="auto"/>
        <w:left w:val="none" w:sz="0" w:space="0" w:color="auto"/>
        <w:bottom w:val="none" w:sz="0" w:space="0" w:color="auto"/>
        <w:right w:val="none" w:sz="0" w:space="0" w:color="auto"/>
      </w:divBdr>
    </w:div>
    <w:div w:id="1427574913">
      <w:marLeft w:val="640"/>
      <w:marRight w:val="0"/>
      <w:marTop w:val="0"/>
      <w:marBottom w:val="0"/>
      <w:divBdr>
        <w:top w:val="none" w:sz="0" w:space="0" w:color="auto"/>
        <w:left w:val="none" w:sz="0" w:space="0" w:color="auto"/>
        <w:bottom w:val="none" w:sz="0" w:space="0" w:color="auto"/>
        <w:right w:val="none" w:sz="0" w:space="0" w:color="auto"/>
      </w:divBdr>
    </w:div>
    <w:div w:id="1515609743">
      <w:marLeft w:val="640"/>
      <w:marRight w:val="0"/>
      <w:marTop w:val="0"/>
      <w:marBottom w:val="0"/>
      <w:divBdr>
        <w:top w:val="none" w:sz="0" w:space="0" w:color="auto"/>
        <w:left w:val="none" w:sz="0" w:space="0" w:color="auto"/>
        <w:bottom w:val="none" w:sz="0" w:space="0" w:color="auto"/>
        <w:right w:val="none" w:sz="0" w:space="0" w:color="auto"/>
      </w:divBdr>
    </w:div>
    <w:div w:id="1535195346">
      <w:marLeft w:val="640"/>
      <w:marRight w:val="0"/>
      <w:marTop w:val="0"/>
      <w:marBottom w:val="0"/>
      <w:divBdr>
        <w:top w:val="none" w:sz="0" w:space="0" w:color="auto"/>
        <w:left w:val="none" w:sz="0" w:space="0" w:color="auto"/>
        <w:bottom w:val="none" w:sz="0" w:space="0" w:color="auto"/>
        <w:right w:val="none" w:sz="0" w:space="0" w:color="auto"/>
      </w:divBdr>
    </w:div>
    <w:div w:id="1583182665">
      <w:marLeft w:val="640"/>
      <w:marRight w:val="0"/>
      <w:marTop w:val="0"/>
      <w:marBottom w:val="0"/>
      <w:divBdr>
        <w:top w:val="none" w:sz="0" w:space="0" w:color="auto"/>
        <w:left w:val="none" w:sz="0" w:space="0" w:color="auto"/>
        <w:bottom w:val="none" w:sz="0" w:space="0" w:color="auto"/>
        <w:right w:val="none" w:sz="0" w:space="0" w:color="auto"/>
      </w:divBdr>
    </w:div>
    <w:div w:id="1585067337">
      <w:marLeft w:val="640"/>
      <w:marRight w:val="0"/>
      <w:marTop w:val="0"/>
      <w:marBottom w:val="0"/>
      <w:divBdr>
        <w:top w:val="none" w:sz="0" w:space="0" w:color="auto"/>
        <w:left w:val="none" w:sz="0" w:space="0" w:color="auto"/>
        <w:bottom w:val="none" w:sz="0" w:space="0" w:color="auto"/>
        <w:right w:val="none" w:sz="0" w:space="0" w:color="auto"/>
      </w:divBdr>
    </w:div>
    <w:div w:id="1592085751">
      <w:marLeft w:val="640"/>
      <w:marRight w:val="0"/>
      <w:marTop w:val="0"/>
      <w:marBottom w:val="0"/>
      <w:divBdr>
        <w:top w:val="none" w:sz="0" w:space="0" w:color="auto"/>
        <w:left w:val="none" w:sz="0" w:space="0" w:color="auto"/>
        <w:bottom w:val="none" w:sz="0" w:space="0" w:color="auto"/>
        <w:right w:val="none" w:sz="0" w:space="0" w:color="auto"/>
      </w:divBdr>
    </w:div>
    <w:div w:id="1593585705">
      <w:marLeft w:val="640"/>
      <w:marRight w:val="0"/>
      <w:marTop w:val="0"/>
      <w:marBottom w:val="0"/>
      <w:divBdr>
        <w:top w:val="none" w:sz="0" w:space="0" w:color="auto"/>
        <w:left w:val="none" w:sz="0" w:space="0" w:color="auto"/>
        <w:bottom w:val="none" w:sz="0" w:space="0" w:color="auto"/>
        <w:right w:val="none" w:sz="0" w:space="0" w:color="auto"/>
      </w:divBdr>
    </w:div>
    <w:div w:id="1599362233">
      <w:marLeft w:val="640"/>
      <w:marRight w:val="0"/>
      <w:marTop w:val="0"/>
      <w:marBottom w:val="0"/>
      <w:divBdr>
        <w:top w:val="none" w:sz="0" w:space="0" w:color="auto"/>
        <w:left w:val="none" w:sz="0" w:space="0" w:color="auto"/>
        <w:bottom w:val="none" w:sz="0" w:space="0" w:color="auto"/>
        <w:right w:val="none" w:sz="0" w:space="0" w:color="auto"/>
      </w:divBdr>
    </w:div>
    <w:div w:id="1620837072">
      <w:marLeft w:val="640"/>
      <w:marRight w:val="0"/>
      <w:marTop w:val="0"/>
      <w:marBottom w:val="0"/>
      <w:divBdr>
        <w:top w:val="none" w:sz="0" w:space="0" w:color="auto"/>
        <w:left w:val="none" w:sz="0" w:space="0" w:color="auto"/>
        <w:bottom w:val="none" w:sz="0" w:space="0" w:color="auto"/>
        <w:right w:val="none" w:sz="0" w:space="0" w:color="auto"/>
      </w:divBdr>
    </w:div>
    <w:div w:id="1633558749">
      <w:marLeft w:val="640"/>
      <w:marRight w:val="0"/>
      <w:marTop w:val="0"/>
      <w:marBottom w:val="0"/>
      <w:divBdr>
        <w:top w:val="none" w:sz="0" w:space="0" w:color="auto"/>
        <w:left w:val="none" w:sz="0" w:space="0" w:color="auto"/>
        <w:bottom w:val="none" w:sz="0" w:space="0" w:color="auto"/>
        <w:right w:val="none" w:sz="0" w:space="0" w:color="auto"/>
      </w:divBdr>
    </w:div>
    <w:div w:id="1638415657">
      <w:marLeft w:val="640"/>
      <w:marRight w:val="0"/>
      <w:marTop w:val="0"/>
      <w:marBottom w:val="0"/>
      <w:divBdr>
        <w:top w:val="none" w:sz="0" w:space="0" w:color="auto"/>
        <w:left w:val="none" w:sz="0" w:space="0" w:color="auto"/>
        <w:bottom w:val="none" w:sz="0" w:space="0" w:color="auto"/>
        <w:right w:val="none" w:sz="0" w:space="0" w:color="auto"/>
      </w:divBdr>
    </w:div>
    <w:div w:id="1652170867">
      <w:marLeft w:val="640"/>
      <w:marRight w:val="0"/>
      <w:marTop w:val="0"/>
      <w:marBottom w:val="0"/>
      <w:divBdr>
        <w:top w:val="none" w:sz="0" w:space="0" w:color="auto"/>
        <w:left w:val="none" w:sz="0" w:space="0" w:color="auto"/>
        <w:bottom w:val="none" w:sz="0" w:space="0" w:color="auto"/>
        <w:right w:val="none" w:sz="0" w:space="0" w:color="auto"/>
      </w:divBdr>
    </w:div>
    <w:div w:id="1652755370">
      <w:marLeft w:val="640"/>
      <w:marRight w:val="0"/>
      <w:marTop w:val="0"/>
      <w:marBottom w:val="0"/>
      <w:divBdr>
        <w:top w:val="none" w:sz="0" w:space="0" w:color="auto"/>
        <w:left w:val="none" w:sz="0" w:space="0" w:color="auto"/>
        <w:bottom w:val="none" w:sz="0" w:space="0" w:color="auto"/>
        <w:right w:val="none" w:sz="0" w:space="0" w:color="auto"/>
      </w:divBdr>
    </w:div>
    <w:div w:id="1660696755">
      <w:marLeft w:val="640"/>
      <w:marRight w:val="0"/>
      <w:marTop w:val="0"/>
      <w:marBottom w:val="0"/>
      <w:divBdr>
        <w:top w:val="none" w:sz="0" w:space="0" w:color="auto"/>
        <w:left w:val="none" w:sz="0" w:space="0" w:color="auto"/>
        <w:bottom w:val="none" w:sz="0" w:space="0" w:color="auto"/>
        <w:right w:val="none" w:sz="0" w:space="0" w:color="auto"/>
      </w:divBdr>
    </w:div>
    <w:div w:id="1662927375">
      <w:marLeft w:val="640"/>
      <w:marRight w:val="0"/>
      <w:marTop w:val="0"/>
      <w:marBottom w:val="0"/>
      <w:divBdr>
        <w:top w:val="none" w:sz="0" w:space="0" w:color="auto"/>
        <w:left w:val="none" w:sz="0" w:space="0" w:color="auto"/>
        <w:bottom w:val="none" w:sz="0" w:space="0" w:color="auto"/>
        <w:right w:val="none" w:sz="0" w:space="0" w:color="auto"/>
      </w:divBdr>
    </w:div>
    <w:div w:id="1725831965">
      <w:marLeft w:val="640"/>
      <w:marRight w:val="0"/>
      <w:marTop w:val="0"/>
      <w:marBottom w:val="0"/>
      <w:divBdr>
        <w:top w:val="none" w:sz="0" w:space="0" w:color="auto"/>
        <w:left w:val="none" w:sz="0" w:space="0" w:color="auto"/>
        <w:bottom w:val="none" w:sz="0" w:space="0" w:color="auto"/>
        <w:right w:val="none" w:sz="0" w:space="0" w:color="auto"/>
      </w:divBdr>
    </w:div>
    <w:div w:id="1736928068">
      <w:marLeft w:val="640"/>
      <w:marRight w:val="0"/>
      <w:marTop w:val="0"/>
      <w:marBottom w:val="0"/>
      <w:divBdr>
        <w:top w:val="none" w:sz="0" w:space="0" w:color="auto"/>
        <w:left w:val="none" w:sz="0" w:space="0" w:color="auto"/>
        <w:bottom w:val="none" w:sz="0" w:space="0" w:color="auto"/>
        <w:right w:val="none" w:sz="0" w:space="0" w:color="auto"/>
      </w:divBdr>
    </w:div>
    <w:div w:id="1737514274">
      <w:marLeft w:val="640"/>
      <w:marRight w:val="0"/>
      <w:marTop w:val="0"/>
      <w:marBottom w:val="0"/>
      <w:divBdr>
        <w:top w:val="none" w:sz="0" w:space="0" w:color="auto"/>
        <w:left w:val="none" w:sz="0" w:space="0" w:color="auto"/>
        <w:bottom w:val="none" w:sz="0" w:space="0" w:color="auto"/>
        <w:right w:val="none" w:sz="0" w:space="0" w:color="auto"/>
      </w:divBdr>
    </w:div>
    <w:div w:id="1785541974">
      <w:marLeft w:val="640"/>
      <w:marRight w:val="0"/>
      <w:marTop w:val="0"/>
      <w:marBottom w:val="0"/>
      <w:divBdr>
        <w:top w:val="none" w:sz="0" w:space="0" w:color="auto"/>
        <w:left w:val="none" w:sz="0" w:space="0" w:color="auto"/>
        <w:bottom w:val="none" w:sz="0" w:space="0" w:color="auto"/>
        <w:right w:val="none" w:sz="0" w:space="0" w:color="auto"/>
      </w:divBdr>
    </w:div>
    <w:div w:id="1800680170">
      <w:marLeft w:val="640"/>
      <w:marRight w:val="0"/>
      <w:marTop w:val="0"/>
      <w:marBottom w:val="0"/>
      <w:divBdr>
        <w:top w:val="none" w:sz="0" w:space="0" w:color="auto"/>
        <w:left w:val="none" w:sz="0" w:space="0" w:color="auto"/>
        <w:bottom w:val="none" w:sz="0" w:space="0" w:color="auto"/>
        <w:right w:val="none" w:sz="0" w:space="0" w:color="auto"/>
      </w:divBdr>
    </w:div>
    <w:div w:id="1843081399">
      <w:marLeft w:val="640"/>
      <w:marRight w:val="0"/>
      <w:marTop w:val="0"/>
      <w:marBottom w:val="0"/>
      <w:divBdr>
        <w:top w:val="none" w:sz="0" w:space="0" w:color="auto"/>
        <w:left w:val="none" w:sz="0" w:space="0" w:color="auto"/>
        <w:bottom w:val="none" w:sz="0" w:space="0" w:color="auto"/>
        <w:right w:val="none" w:sz="0" w:space="0" w:color="auto"/>
      </w:divBdr>
    </w:div>
    <w:div w:id="1850562533">
      <w:marLeft w:val="640"/>
      <w:marRight w:val="0"/>
      <w:marTop w:val="0"/>
      <w:marBottom w:val="0"/>
      <w:divBdr>
        <w:top w:val="none" w:sz="0" w:space="0" w:color="auto"/>
        <w:left w:val="none" w:sz="0" w:space="0" w:color="auto"/>
        <w:bottom w:val="none" w:sz="0" w:space="0" w:color="auto"/>
        <w:right w:val="none" w:sz="0" w:space="0" w:color="auto"/>
      </w:divBdr>
    </w:div>
    <w:div w:id="1862550215">
      <w:marLeft w:val="640"/>
      <w:marRight w:val="0"/>
      <w:marTop w:val="0"/>
      <w:marBottom w:val="0"/>
      <w:divBdr>
        <w:top w:val="none" w:sz="0" w:space="0" w:color="auto"/>
        <w:left w:val="none" w:sz="0" w:space="0" w:color="auto"/>
        <w:bottom w:val="none" w:sz="0" w:space="0" w:color="auto"/>
        <w:right w:val="none" w:sz="0" w:space="0" w:color="auto"/>
      </w:divBdr>
    </w:div>
    <w:div w:id="1871992772">
      <w:marLeft w:val="640"/>
      <w:marRight w:val="0"/>
      <w:marTop w:val="0"/>
      <w:marBottom w:val="0"/>
      <w:divBdr>
        <w:top w:val="none" w:sz="0" w:space="0" w:color="auto"/>
        <w:left w:val="none" w:sz="0" w:space="0" w:color="auto"/>
        <w:bottom w:val="none" w:sz="0" w:space="0" w:color="auto"/>
        <w:right w:val="none" w:sz="0" w:space="0" w:color="auto"/>
      </w:divBdr>
    </w:div>
    <w:div w:id="1889755518">
      <w:marLeft w:val="640"/>
      <w:marRight w:val="0"/>
      <w:marTop w:val="0"/>
      <w:marBottom w:val="0"/>
      <w:divBdr>
        <w:top w:val="none" w:sz="0" w:space="0" w:color="auto"/>
        <w:left w:val="none" w:sz="0" w:space="0" w:color="auto"/>
        <w:bottom w:val="none" w:sz="0" w:space="0" w:color="auto"/>
        <w:right w:val="none" w:sz="0" w:space="0" w:color="auto"/>
      </w:divBdr>
    </w:div>
    <w:div w:id="1899900091">
      <w:marLeft w:val="640"/>
      <w:marRight w:val="0"/>
      <w:marTop w:val="0"/>
      <w:marBottom w:val="0"/>
      <w:divBdr>
        <w:top w:val="none" w:sz="0" w:space="0" w:color="auto"/>
        <w:left w:val="none" w:sz="0" w:space="0" w:color="auto"/>
        <w:bottom w:val="none" w:sz="0" w:space="0" w:color="auto"/>
        <w:right w:val="none" w:sz="0" w:space="0" w:color="auto"/>
      </w:divBdr>
    </w:div>
    <w:div w:id="1906454486">
      <w:marLeft w:val="640"/>
      <w:marRight w:val="0"/>
      <w:marTop w:val="0"/>
      <w:marBottom w:val="0"/>
      <w:divBdr>
        <w:top w:val="none" w:sz="0" w:space="0" w:color="auto"/>
        <w:left w:val="none" w:sz="0" w:space="0" w:color="auto"/>
        <w:bottom w:val="none" w:sz="0" w:space="0" w:color="auto"/>
        <w:right w:val="none" w:sz="0" w:space="0" w:color="auto"/>
      </w:divBdr>
    </w:div>
    <w:div w:id="1933707557">
      <w:marLeft w:val="640"/>
      <w:marRight w:val="0"/>
      <w:marTop w:val="0"/>
      <w:marBottom w:val="0"/>
      <w:divBdr>
        <w:top w:val="none" w:sz="0" w:space="0" w:color="auto"/>
        <w:left w:val="none" w:sz="0" w:space="0" w:color="auto"/>
        <w:bottom w:val="none" w:sz="0" w:space="0" w:color="auto"/>
        <w:right w:val="none" w:sz="0" w:space="0" w:color="auto"/>
      </w:divBdr>
    </w:div>
    <w:div w:id="1942175195">
      <w:marLeft w:val="640"/>
      <w:marRight w:val="0"/>
      <w:marTop w:val="0"/>
      <w:marBottom w:val="0"/>
      <w:divBdr>
        <w:top w:val="none" w:sz="0" w:space="0" w:color="auto"/>
        <w:left w:val="none" w:sz="0" w:space="0" w:color="auto"/>
        <w:bottom w:val="none" w:sz="0" w:space="0" w:color="auto"/>
        <w:right w:val="none" w:sz="0" w:space="0" w:color="auto"/>
      </w:divBdr>
    </w:div>
    <w:div w:id="1994529185">
      <w:marLeft w:val="640"/>
      <w:marRight w:val="0"/>
      <w:marTop w:val="0"/>
      <w:marBottom w:val="0"/>
      <w:divBdr>
        <w:top w:val="none" w:sz="0" w:space="0" w:color="auto"/>
        <w:left w:val="none" w:sz="0" w:space="0" w:color="auto"/>
        <w:bottom w:val="none" w:sz="0" w:space="0" w:color="auto"/>
        <w:right w:val="none" w:sz="0" w:space="0" w:color="auto"/>
      </w:divBdr>
    </w:div>
    <w:div w:id="2011252845">
      <w:marLeft w:val="640"/>
      <w:marRight w:val="0"/>
      <w:marTop w:val="0"/>
      <w:marBottom w:val="0"/>
      <w:divBdr>
        <w:top w:val="none" w:sz="0" w:space="0" w:color="auto"/>
        <w:left w:val="none" w:sz="0" w:space="0" w:color="auto"/>
        <w:bottom w:val="none" w:sz="0" w:space="0" w:color="auto"/>
        <w:right w:val="none" w:sz="0" w:space="0" w:color="auto"/>
      </w:divBdr>
    </w:div>
    <w:div w:id="2026513172">
      <w:marLeft w:val="640"/>
      <w:marRight w:val="0"/>
      <w:marTop w:val="0"/>
      <w:marBottom w:val="0"/>
      <w:divBdr>
        <w:top w:val="none" w:sz="0" w:space="0" w:color="auto"/>
        <w:left w:val="none" w:sz="0" w:space="0" w:color="auto"/>
        <w:bottom w:val="none" w:sz="0" w:space="0" w:color="auto"/>
        <w:right w:val="none" w:sz="0" w:space="0" w:color="auto"/>
      </w:divBdr>
    </w:div>
    <w:div w:id="2071491730">
      <w:marLeft w:val="640"/>
      <w:marRight w:val="0"/>
      <w:marTop w:val="0"/>
      <w:marBottom w:val="0"/>
      <w:divBdr>
        <w:top w:val="none" w:sz="0" w:space="0" w:color="auto"/>
        <w:left w:val="none" w:sz="0" w:space="0" w:color="auto"/>
        <w:bottom w:val="none" w:sz="0" w:space="0" w:color="auto"/>
        <w:right w:val="none" w:sz="0" w:space="0" w:color="auto"/>
      </w:divBdr>
    </w:div>
    <w:div w:id="2092001635">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arthikprabu777@gmail.com" TargetMode="External"/><Relationship Id="rId13" Type="http://schemas.openxmlformats.org/officeDocument/2006/relationships/image" Target="media/image4.jpg"/><Relationship Id="rId18" Type="http://schemas.openxmlformats.org/officeDocument/2006/relationships/image" Target="media/image9.jfi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fif"/><Relationship Id="rId25" Type="http://schemas.openxmlformats.org/officeDocument/2006/relationships/image" Target="media/image16.jp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f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g"/><Relationship Id="rId5" Type="http://schemas.openxmlformats.org/officeDocument/2006/relationships/webSettings" Target="webSettings.xml"/><Relationship Id="rId15" Type="http://schemas.openxmlformats.org/officeDocument/2006/relationships/image" Target="media/image6.jfif"/><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jpg"/><Relationship Id="rId4" Type="http://schemas.openxmlformats.org/officeDocument/2006/relationships/settings" Target="settings.xml"/><Relationship Id="rId9" Type="http://schemas.openxmlformats.org/officeDocument/2006/relationships/hyperlink" Target="mailto:mathan81@gmail.com" TargetMode="External"/><Relationship Id="rId14" Type="http://schemas.openxmlformats.org/officeDocument/2006/relationships/image" Target="media/image5.jfif"/><Relationship Id="rId22" Type="http://schemas.openxmlformats.org/officeDocument/2006/relationships/image" Target="media/image13.png"/><Relationship Id="rId27"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cer\Desktop\AIPCP%20Article%20Template_Sept1_2023.doc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5337E67E-1A73-4562-B614-1645916642D9}"/>
      </w:docPartPr>
      <w:docPartBody>
        <w:p w:rsidR="00000000" w:rsidRDefault="00E33B44">
          <w:r w:rsidRPr="00BF08B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3B44"/>
    <w:rsid w:val="008B19FA"/>
    <w:rsid w:val="00A41B31"/>
    <w:rsid w:val="00E33B4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N" w:eastAsia="en-I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33B44"/>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77BDDFF-7500-41D8-B48E-F267D9FA757B}">
  <we:reference id="wa104382081" version="1.55.1.0" store="en-US" storeType="OMEX"/>
  <we:alternateReferences>
    <we:reference id="WA104382081" version="1.55.1.0" store="" storeType="OMEX"/>
  </we:alternateReferences>
  <we:properties>
    <we:property name="MENDELEY_BIBLIOGRAPHY_IS_DIRTY" value="true"/>
    <we:property name="MENDELEY_BIBLIOGRAPHY_LAST_MODIFIED" value="1758211735820"/>
    <we:property name="MENDELEY_CITATIONS" value="[{&quot;citationID&quot;:&quot;MENDELEY_CITATION_896d7168-7c4d-4c1a-aedb-08bb60041d79&quot;,&quot;properties&quot;:{&quot;noteIndex&quot;:0},&quot;isEdited&quot;:false,&quot;manualOverride&quot;:{&quot;isManuallyOverridden&quot;:false,&quot;citeprocText&quot;:&quot;[1]&quot;,&quot;manualOverrideText&quot;:&quot;&quot;},&quot;citationTag&quot;:&quot;MENDELEY_CITATION_v3_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&quot;,&quot;citationItems&quot;:[{&quot;id&quot;:&quot;b809df34-8d0b-3011-a9ef-2d73994a869d&quot;,&quot;itemData&quot;:{&quot;type&quot;:&quot;article-journal&quot;,&quot;id&quot;:&quot;b809df34-8d0b-3011-a9ef-2d73994a869d&quot;,&quot;title&quot;:&quot;Robust edge-stop functions for edge-based active contour models in medical image segmentation&quot;,&quot;author&quot;:[{&quot;family&quot;:&quot;Pratondo&quot;,&quot;given&quot;:&quot;Agus&quot;,&quot;parse-names&quot;:false,&quot;dropping-particle&quot;:&quot;&quot;,&quot;non-dropping-particle&quot;:&quot;&quot;},{&quot;family&quot;:&quot;Chui&quot;,&quot;given&quot;:&quot;Chee Kong&quot;,&quot;parse-names&quot;:false,&quot;dropping-particle&quot;:&quot;&quot;,&quot;non-dropping-particle&quot;:&quot;&quot;},{&quot;family&quot;:&quot;Ong&quot;,&quot;given&quot;:&quot;Sim Heng&quot;,&quot;parse-names&quot;:false,&quot;dropping-particle&quot;:&quot;&quot;,&quot;non-dropping-particle&quot;:&quot;&quot;}],&quot;container-title&quot;:&quot;IEEE Signal Processing Letters&quot;,&quot;container-title-short&quot;:&quot;IEEE Signal Process Lett&quot;,&quot;DOI&quot;:&quot;10.1109/LSP.2015.2508039&quot;,&quot;ISSN&quot;:&quot;10709908&quot;,&quot;issued&quot;:{&quot;date-parts&quot;:[[2016,2,1]]},&quot;page&quot;:&quot;222-226&quot;,&quot;abstract&quot;:&quot;Edge-based active contourmodels are effective in segmenting images with intensity inhomogeneity but often fail when applied to images containing poorly defined boundaries, such as in medical images. Traditional edge-stop functions (ESFs) utilize only gradient information, which fails to stop contour evolution at such boundaries because of the small gradient magnitudes. To address this problem, we propose a framework to construct a group of ESFs for edge-based active contour models to segment objects with poorly defined boundaries. In our framework, which incorporates gradient information as well as probability scores from a standard classifier, the ESF can be constructed fromany classification algorithm and applied to any edge-based model using a level setmethod. Experiments onmedical images using the distance regularized level set for edge-based active contour models as well as the k-nearest neighbours and the support vector machine confirm the effectiveness of the proposed approach.&quot;,&quot;publisher&quot;:&quot;Institute of Electrical and Electronics Engineers Inc.&quot;,&quot;issue&quot;:&quot;2&quot;,&quot;volume&quot;:&quot;23&quot;},&quot;isTemporary&quot;:false}]},{&quot;citationID&quot;:&quot;MENDELEY_CITATION_7a8c61cb-5c10-43f3-bdf9-7bbdc02fb39e&quot;,&quot;properties&quot;:{&quot;noteIndex&quot;:0},&quot;isEdited&quot;:false,&quot;manualOverride&quot;:{&quot;isManuallyOverridden&quot;:false,&quot;citeprocText&quot;:&quot;[2]&quot;,&quot;manualOverrideText&quot;:&quot;&quot;},&quot;citationTag&quot;:&quot;MENDELEY_CITATION_v3_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&quot;,&quot;citationItems&quot;:[{&quot;id&quot;:&quot;752e13b2-6895-3906-a1fb-f54b271975fe&quot;,&quot;itemData&quot;:{&quot;type&quot;:&quot;article-journal&quot;,&quot;id&quot;:&quot;752e13b2-6895-3906-a1fb-f54b271975fe&quot;,&quot;title&quot;:&quot;Deep learning in abdominal organ segmentation: A review&quot;,&quot;author&quot;:[{&quot;family&quot;:&quot;Hu&quot;,&quot;given&quot;:&quot;Peijun&quot;,&quot;parse-names&quot;:false,&quot;dropping-particle&quot;:&quot;&quot;,&quot;non-dropping-particle&quot;:&quot;&quot;},{&quot;family&quot;:&quot;Li&quot;,&quot;given&quot;:&quot;Jingsong&quot;,&quot;parse-names&quot;:false,&quot;dropping-particle&quot;:&quot;&quot;,&quot;non-dropping-particle&quot;:&quot;&quot;},{&quot;family&quot;:&quot;Wang&quot;,&quot;given&quot;:&quot;Yan&quot;,&quot;parse-names&quot;:false,&quot;dropping-particle&quot;:&quot;&quot;,&quot;non-dropping-particle&quot;:&quot;&quot;},{&quot;family&quot;:&quot;Kong&quot;,&quot;given&quot;:&quot;Dexing&quot;,&quot;parse-names&quot;:false,&quot;dropping-particle&quot;:&quot;&quot;,&quot;non-dropping-particle&quot;:&quot;&quot;}],&quot;container-title&quot;:&quot;Intelligent Oncology&quot;,&quot;DOI&quot;:&quot;10.1016/j.intonc.2025.06.007&quot;,&quot;ISSN&quot;:&quot;29502616&quot;,&quot;issued&quot;:{&quot;date-parts&quot;:[[2025,7]]},&quot;publisher&quot;:&quot;Elsevier BV&quot;,&quot;container-title-short&quot;:&quot;&quot;},&quot;isTemporary&quot;:false}]},{&quot;citationID&quot;:&quot;MENDELEY_CITATION_e7fdae98-4bd9-4e20-939d-78840b9756d0&quot;,&quot;properties&quot;:{&quot;noteIndex&quot;:0},&quot;isEdited&quot;:false,&quot;manualOverride&quot;:{&quot;isManuallyOverridden&quot;:false,&quot;citeprocText&quot;:&quot;[3]&quot;,&quot;manualOverrideText&quot;:&quot;&quot;},&quot;citationTag&quot;:&quot;MENDELEY_CITATION_v3_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&quot;,&quot;citationItems&quot;:[{&quot;id&quot;:&quot;0010c41e-7370-3482-a4f6-79e6894fe6bc&quot;,&quot;itemData&quot;:{&quot;type&quot;:&quot;article-journal&quot;,&quot;id&quot;:&quot;0010c41e-7370-3482-a4f6-79e6894fe6bc&quot;,&quot;title&quot;:&quot;Medical Image Segmentation Using Deep Learning: A Survey&quot;,&quot;author&quot;:[{&quot;family&quot;:&quot;Wang&quot;,&quot;given&quot;:&quot;Risheng&quot;,&quot;parse-names&quot;:false,&quot;dropping-particle&quot;:&quot;&quot;,&quot;non-dropping-particle&quot;:&quot;&quot;},{&quot;family&quot;:&quot;Lei&quot;,&quot;given&quot;:&quot;Tao&quot;,&quot;parse-names&quot;:false,&quot;dropping-particle&quot;:&quot;&quot;,&quot;non-dropping-particle&quot;:&quot;&quot;},{&quot;family&quot;:&quot;Cui&quot;,&quot;given&quot;:&quot;Ruixia&quot;,&quot;parse-names&quot;:false,&quot;dropping-particle&quot;:&quot;&quot;,&quot;non-dropping-particle&quot;:&quot;&quot;},{&quot;family&quot;:&quot;Zhang&quot;,&quot;given&quot;:&quot;Bingtao&quot;,&quot;parse-names&quot;:false,&quot;dropping-particle&quot;:&quot;&quot;,&quot;non-dropping-particle&quot;:&quot;&quot;},{&quot;family&quot;:&quot;Meng&quot;,&quot;given&quot;:&quot;Hongying&quot;,&quot;parse-names&quot;:false,&quot;dropping-particle&quot;:&quot;&quot;,&quot;non-dropping-particle&quot;:&quot;&quot;},{&quot;family&quot;:&quot;Nandi&quot;,&quot;given&quot;:&quot;Asoke K.&quot;,&quot;parse-names&quot;:false,&quot;dropping-particle&quot;:&quot;&quot;,&quot;non-dropping-particle&quot;:&quot;&quot;}],&quot;DOI&quot;:&quot;10.1049/ipr2.12419&quot;,&quot;URL&quot;:&quot;http://arxiv.org/abs/2009.13120&quot;,&quot;issued&quot;:{&quot;date-parts&quot;:[[2021,12,22]]},&quot;abstract&quot;:&quot;Deep learning has been widely used for medical image segmentation and a large number of papers has been presented recording the success of deep learning in the field. In this paper, we present a comprehensive thematic survey on medical image segmentation using deep learning techniques. This paper makes two original contributions. Firstly, compared to traditional surveys that directly divide literatures of deep learning on medical image segmentation into many groups and introduce literatures in detail for each group, we classify currently popular literatures according to a multi-level structure from coarse to fine. Secondly, this paper focuses on supervised and weakly supervised learning approaches, without including unsupervised approaches since they have been introduced in many old surveys and they are not popular currently. For supervised learning approaches, we analyze literatures in three aspects: the selection of backbone networks, the design of network blocks, and the improvement of loss functions. For weakly supervised learning approaches, we investigate literature according to data augmentation, transfer learning, and interactive segmentation, separately. Compared to existing surveys, this survey classifies the literatures very differently from before and is more convenient for readers to understand the relevant rationale and will guide them to think of appropriate improvements in medical image segmentation based on deep learning approaches.&quot;,&quot;container-title-short&quot;:&quot;&quot;},&quot;isTemporary&quot;:false}]},{&quot;citationID&quot;:&quot;MENDELEY_CITATION_163b448c-8a48-449f-8805-665a89c45360&quot;,&quot;properties&quot;:{&quot;noteIndex&quot;:0},&quot;isEdited&quot;:false,&quot;manualOverride&quot;:{&quot;isManuallyOverridden&quot;:false,&quot;citeprocText&quot;:&quot;[4]&quot;,&quot;manualOverrideText&quot;:&quot;&quot;},&quot;citationTag&quot;:&quot;MENDELEY_CITATION_v3_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&quot;,&quot;citationItems&quot;:[{&quot;id&quot;:&quot;8df31e06-8529-3b74-9308-c9f12fdbac8a&quot;,&quot;itemData&quot;:{&quot;type&quot;:&quot;article&quot;,&quot;id&quot;:&quot;8df31e06-8529-3b74-9308-c9f12fdbac8a&quot;,&quot;title&quot;:&quot;A review of deep learning based methods for medical image multi-organ segmentation&quot;,&quot;author&quot;:[{&quot;family&quot;:&quot;Fu&quot;,&quot;given&quot;:&quot;Yabo&quot;,&quot;parse-names&quot;:false,&quot;dropping-particle&quot;:&quot;&quot;,&quot;non-dropping-particle&quot;:&quot;&quot;},{&quot;family&quot;:&quot;Lei&quot;,&quot;given&quot;:&quot;Yang&quot;,&quot;parse-names&quot;:false,&quot;dropping-particle&quot;:&quot;&quot;,&quot;non-dropping-particle&quot;:&quot;&quot;},{&quot;family&quot;:&quot;Wang&quot;,&quot;given&quot;:&quot;Tonghe&quot;,&quot;parse-names&quot;:false,&quot;dropping-particle&quot;:&quot;&quot;,&quot;non-dropping-particle&quot;:&quot;&quot;},{&quot;family&quot;:&quot;Curran&quot;,&quot;given&quot;:&quot;Walter J.&quot;,&quot;parse-names&quot;:false,&quot;dropping-particle&quot;:&quot;&quot;,&quot;non-dropping-particle&quot;:&quot;&quot;},{&quot;family&quot;:&quot;Liu&quot;,&quot;given&quot;:&quot;Tian&quot;,&quot;parse-names&quot;:false,&quot;dropping-particle&quot;:&quot;&quot;,&quot;non-dropping-particle&quot;:&quot;&quot;},{&quot;family&quot;:&quot;Yang&quot;,&quot;given&quot;:&quot;Xiaofeng&quot;,&quot;parse-names&quot;:false,&quot;dropping-particle&quot;:&quot;&quot;,&quot;non-dropping-particle&quot;:&quot;&quot;}],&quot;container-title&quot;:&quot;Physica Medica&quot;,&quot;DOI&quot;:&quot;10.1016/j.ejmp.2021.05.003&quot;,&quot;ISSN&quot;:&quot;1724191X&quot;,&quot;PMID&quot;:&quot;33992856&quot;,&quot;issued&quot;:{&quot;date-parts&quot;:[[2021,5,1]]},&quot;page&quot;:&quot;107-122&quot;,&quot;abstract&quot;:&quot;Deep learning has revolutionized image processing and achieved the-state-of-art performance in many medical image segmentation tasks. Many deep learning-based methods have been published to segment different parts of the body for different medical applications. It is necessary to summarize the current state of development for deep learning in the field of medical image segmentation. In this paper, we aim to provide a comprehensive review with a focus on multi-organ image segmentation, which is crucial for radiotherapy where the tumor and organs-at-risk need to be contoured for treatment planning. We grouped the surveyed methods into two broad categories which are ‘pixel-wise classification’ and ‘end-to-end segmentation’. Each category was divided into subgroups according to their network design. For each type, we listed the surveyed works, highlighted important contributions and identified specific challenges. Following the detailed review, we discussed the achievements, shortcomings and future potentials of each category. To enable direct comparison, we listed the performance of the surveyed works that used thoracic and head-and-neck benchmark datasets.&quot;,&quot;publisher&quot;:&quot;Associazione Italiana di Fisica Medica&quot;,&quot;volume&quot;:&quot;85&quot;,&quot;container-title-short&quot;:&quot;&quot;},&quot;isTemporary&quot;:false}]},{&quot;citationID&quot;:&quot;MENDELEY_CITATION_e133436f-93c4-4a27-8525-67a1d9122627&quot;,&quot;properties&quot;:{&quot;noteIndex&quot;:0},&quot;isEdited&quot;:false,&quot;manualOverride&quot;:{&quot;isManuallyOverridden&quot;:false,&quot;citeprocText&quot;:&quot;[5]&quot;,&quot;manualOverrideText&quot;:&quot;&quot;},&quot;citationTag&quot;:&quot;MENDELEY_CITATION_v3_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&quot;,&quot;citationItems&quot;:[{&quot;id&quot;:&quot;9d63ee2e-634e-3313-9866-428a80b05bee&quot;,&quot;itemData&quot;:{&quot;type&quot;:&quot;article-journal&quot;,&quot;id&quot;:&quot;9d63ee2e-634e-3313-9866-428a80b05bee&quot;,&quot;title&quot;:&quot;Robust deep learning-based semantic organ segmentation in hyperspectral images&quot;,&quot;author&quot;:[{&quot;family&quot;:&quot;Seidlitz&quot;,&quot;given&quot;:&quot;Silvia&quot;,&quot;parse-names&quot;:false,&quot;dropping-particle&quot;:&quot;&quot;,&quot;non-dropping-particle&quot;:&quot;&quot;},{&quot;family&quot;:&quot;Sellner&quot;,&quot;given&quot;:&quot;Jan&quot;,&quot;parse-names&quot;:false,&quot;dropping-particle&quot;:&quot;&quot;,&quot;non-dropping-particle&quot;:&quot;&quot;},{&quot;family&quot;:&quot;Odenthal&quot;,&quot;given&quot;:&quot;Jan&quot;,&quot;parse-names&quot;:false,&quot;dropping-particle&quot;:&quot;&quot;,&quot;non-dropping-particle&quot;:&quot;&quot;},{&quot;family&quot;:&quot;Özdemir&quot;,&quot;given&quot;:&quot;Berkin&quot;,&quot;parse-names&quot;:false,&quot;dropping-particle&quot;:&quot;&quot;,&quot;non-dropping-particle&quot;:&quot;&quot;},{&quot;family&quot;:&quot;Studier-Fischer&quot;,&quot;given&quot;:&quot;Alexander&quot;,&quot;parse-names&quot;:false,&quot;dropping-particle&quot;:&quot;&quot;,&quot;non-dropping-particle&quot;:&quot;&quot;},{&quot;family&quot;:&quot;Knödler&quot;,&quot;given&quot;:&quot;Samuel&quot;,&quot;parse-names&quot;:false,&quot;dropping-particle&quot;:&quot;&quot;,&quot;non-dropping-particle&quot;:&quot;&quot;},{&quot;family&quot;:&quot;Ayala&quot;,&quot;given&quot;:&quot;Leonardo&quot;,&quot;parse-names&quot;:false,&quot;dropping-particle&quot;:&quot;&quot;,&quot;non-dropping-particle&quot;:&quot;&quot;},{&quot;family&quot;:&quot;Adler&quot;,&quot;given&quot;:&quot;Tim J.&quot;,&quot;parse-names&quot;:false,&quot;dropping-particle&quot;:&quot;&quot;,&quot;non-dropping-particle&quot;:&quot;&quot;},{&quot;family&quot;:&quot;Kenngott&quot;,&quot;given&quot;:&quot;Hannes G.&quot;,&quot;parse-names&quot;:false,&quot;dropping-particle&quot;:&quot;&quot;,&quot;non-dropping-particle&quot;:&quot;&quot;},{&quot;family&quot;:&quot;Tizabi&quot;,&quot;given&quot;:&quot;Minu&quot;,&quot;parse-names&quot;:false,&quot;dropping-particle&quot;:&quot;&quot;,&quot;non-dropping-particle&quot;:&quot;&quot;},{&quot;family&quot;:&quot;Wagner&quot;,&quot;given&quot;:&quot;Martin&quot;,&quot;parse-names&quot;:false,&quot;dropping-particle&quot;:&quot;&quot;,&quot;non-dropping-particle&quot;:&quot;&quot;},{&quot;family&quot;:&quot;Nickel&quot;,&quot;given&quot;:&quot;Felix&quot;,&quot;parse-names&quot;:false,&quot;dropping-particle&quot;:&quot;&quot;,&quot;non-dropping-particle&quot;:&quot;&quot;},{&quot;family&quot;:&quot;Müller-Stich&quot;,&quot;given&quot;:&quot;Beat P.&quot;,&quot;parse-names&quot;:false,&quot;dropping-particle&quot;:&quot;&quot;,&quot;non-dropping-particle&quot;:&quot;&quot;},{&quot;family&quot;:&quot;Maier-Hein&quot;,&quot;given&quot;:&quot;Lena&quot;,&quot;parse-names&quot;:false,&quot;dropping-particle&quot;:&quot;&quot;,&quot;non-dropping-particle&quot;:&quot;&quot;}],&quot;container-title&quot;:&quot;Medical Image Analysis&quot;,&quot;container-title-short&quot;:&quot;Med Image Anal&quot;,&quot;DOI&quot;:&quot;10.1016/j.media.2022.102488&quot;,&quot;ISSN&quot;:&quot;13618423&quot;,&quot;PMID&quot;:&quot;35667327&quot;,&quot;issued&quot;:{&quot;date-parts&quot;:[[2022,8,1]]},&quot;abstract&quot;:&quot;Semantic image segmentation is an important prerequisite for context-awareness and autonomous robotics in surgery. The state of the art has focused on conventional RGB video data acquired during minimally invasive surgery, but full-scene semantic segmentation based on spectral imaging data and obtained during open surgery has received almost no attention to date. To address this gap in the literature, we are investigating the following research questions based on hyperspectral imaging (HSI) data of pigs acquired in an open surgery setting: (1) What is an adequate representation of HSI data for neural network-based fully automated organ segmentation, especially with respect to the spatial granularity of the data (pixels vs. superpixels vs. patches vs. full images)? (2) Is there a benefit of using HSI data compared to other modalities, namely RGB data and processed HSI data (e.g. tissue parameters like oxygenation), when performing semantic organ segmentation? According to a comprehensive validation study based on 506 HSI images from 20 pigs, annotated with a total of 19 classes, deep learning-based segmentation performance increases — consistently across modalities — with the spatial context of the input data. Unprocessed HSI data offers an advantage over RGB data or processed data from the camera provider, with the advantage increasing with decreasing size of the input to the neural network. Maximum performance (HSI applied to whole images) yielded a mean DSC of 0.90 ((standard deviation (SD)) 0.04), which is in the range of the inter-rater variability (DSC of 0.89 ((standard deviation (SD)) 0.07)). We conclude that HSI could become a powerful image modality for fully-automatic surgical scene understanding with many advantages over traditional imaging, including the ability to recover additional functional tissue information. Our code and pre-trained models are available at https://github.com/IMSY-DKFZ/htc.&quot;,&quot;publisher&quot;:&quot;Elsevier B.V.&quot;,&quot;volume&quot;:&quot;80&quot;},&quot;isTemporary&quot;:false}]},{&quot;citationID&quot;:&quot;MENDELEY_CITATION_f446182a-dcb1-46ac-a794-7c99c9c363db&quot;,&quot;properties&quot;:{&quot;noteIndex&quot;:0},&quot;isEdited&quot;:false,&quot;manualOverride&quot;:{&quot;isManuallyOverridden&quot;:false,&quot;citeprocText&quot;:&quot;[6]&quot;,&quot;manualOverrideText&quot;:&quot;&quot;},&quot;citationTag&quot;:&quot;MENDELEY_CITATION_v3_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&quot;,&quot;citationItems&quot;:[{&quot;id&quot;:&quot;cedf77ce-fb10-3ebd-aec0-cfcc20d4fbe6&quot;,&quot;itemData&quot;:{&quot;type&quot;:&quot;article&quot;,&quot;id&quot;:&quot;cedf77ce-fb10-3ebd-aec0-cfcc20d4fbe6&quot;,&quot;title&quot;:&quot;Towards more precise automatic analysis: a systematic review of deep learning-based multi-organ segmentation&quot;,&quot;author&quot;:[{&quot;family&quot;:&quot;Liu&quot;,&quot;given&quot;:&quot;Xiaoyu&quot;,&quot;parse-names&quot;:false,&quot;dropping-particle&quot;:&quot;&quot;,&quot;non-dropping-particle&quot;:&quot;&quot;},{&quot;family&quot;:&quot;Qu&quot;,&quot;given&quot;:&quot;Linhao&quot;,&quot;parse-names&quot;:false,&quot;dropping-particle&quot;:&quot;&quot;,&quot;non-dropping-particle&quot;:&quot;&quot;},{&quot;family&quot;:&quot;Xie&quot;,&quot;given&quot;:&quot;Ziyue&quot;,&quot;parse-names&quot;:false,&quot;dropping-particle&quot;:&quot;&quot;,&quot;non-dropping-particle&quot;:&quot;&quot;},{&quot;family&quot;:&quot;Zhao&quot;,&quot;given&quot;:&quot;Jiayue&quot;,&quot;parse-names&quot;:false,&quot;dropping-particle&quot;:&quot;&quot;,&quot;non-dropping-particle&quot;:&quot;&quot;},{&quot;family&quot;:&quot;Shi&quot;,&quot;given&quot;:&quot;Yonghong&quot;,&quot;parse-names&quot;:false,&quot;dropping-particle&quot;:&quot;&quot;,&quot;non-dropping-particle&quot;:&quot;&quot;},{&quot;family&quot;:&quot;Song&quot;,&quot;given&quot;:&quot;Zhijian&quot;,&quot;parse-names&quot;:false,&quot;dropping-particle&quot;:&quot;&quot;,&quot;non-dropping-particle&quot;:&quot;&quot;}],&quot;container-title&quot;:&quot;BioMedical Engineering Online&quot;,&quot;container-title-short&quot;:&quot;Biomed Eng Online&quot;,&quot;DOI&quot;:&quot;10.1186/s12938-024-01238-8&quot;,&quot;ISSN&quot;:&quot;1475925X&quot;,&quot;PMID&quot;:&quot;38851691&quot;,&quot;issued&quot;:{&quot;date-parts&quot;:[[2024,12,1]]},&quot;abstract&quot;:&quot;Accurate segmentation of multiple organs in the head, neck, chest, and abdomen from medical images is an essential step in computer-aided diagnosis, surgical navigation, and radiation therapy. In the past few years, with a data-driven feature extraction approach and end-to-end training, automatic deep learning-based multi-organ segmentation methods have far outperformed traditional methods and become a new research topic. This review systematically summarizes the latest research in this field. We searched Google Scholar for papers published from January 1, 2016 to December 31, 2023, using keywords “multi-organ segmentation” and “deep learning”, resulting in 327 papers. We followed the PRISMA guidelines for paper selection, and 195 studies were deemed to be within the scope of this review. We summarized the two main aspects involved in multi-organ segmentation: datasets and methods. Regarding datasets, we provided an overview of existing public datasets and conducted an in-depth analysis. Concerning methods, we categorized existing approaches into three major classes: fully supervised, weakly supervised and semi-supervised, based on whether they require complete label information. We summarized the achievements of these methods in terms of segmentation accuracy. In the discussion and conclusion section, we outlined and summarized the current trends in multi-organ segmentation.&quot;,&quot;publisher&quot;:&quot;BioMed Central Ltd&quot;,&quot;issue&quot;:&quot;1&quot;,&quot;volume&quot;:&quot;23&quot;},&quot;isTemporary&quot;:false}]},{&quot;citationID&quot;:&quot;MENDELEY_CITATION_34252c54-377a-41ba-aec7-989922d993a2&quot;,&quot;properties&quot;:{&quot;noteIndex&quot;:0},&quot;isEdited&quot;:false,&quot;manualOverride&quot;:{&quot;isManuallyOverridden&quot;:false,&quot;citeprocText&quot;:&quot;[7]&quot;,&quot;manualOverrideText&quot;:&quot;&quot;},&quot;citationTag&quot;:&quot;MENDELEY_CITATION_v3_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&quot;,&quot;citationItems&quot;:[{&quot;id&quot;:&quot;d7c5dd72-42d3-3238-8e1a-93a3c00a06b5&quot;,&quot;itemData&quot;:{&quot;type&quot;:&quot;article&quot;,&quot;id&quot;:&quot;d7c5dd72-42d3-3238-8e1a-93a3c00a06b5&quot;,&quot;title&quot;:&quot;Medical Image Segmentation: A Comprehensive Review of Deep Learning-Based Methods&quot;,&quot;author&quot;:[{&quot;family&quot;:&quot;Gao&quot;,&quot;given&quot;:&quot;Yuxiao&quot;,&quot;parse-names&quot;:false,&quot;dropping-particle&quot;:&quot;&quot;,&quot;non-dropping-particle&quot;:&quot;&quot;},{&quot;family&quot;:&quot;Jiang&quot;,&quot;given&quot;:&quot;Yang&quot;,&quot;parse-names&quot;:false,&quot;dropping-particle&quot;:&quot;&quot;,&quot;non-dropping-particle&quot;:&quot;&quot;},{&quot;family&quot;:&quot;Peng&quot;,&quot;given&quot;:&quot;Yanhong&quot;,&quot;parse-names&quot;:false,&quot;dropping-particle&quot;:&quot;&quot;,&quot;non-dropping-particle&quot;:&quot;&quot;},{&quot;family&quot;:&quot;Yuan&quot;,&quot;given&quot;:&quot;Fujiang&quot;,&quot;parse-names&quot;:false,&quot;dropping-particle&quot;:&quot;&quot;,&quot;non-dropping-particle&quot;:&quot;&quot;},{&quot;family&quot;:&quot;Zhang&quot;,&quot;given&quot;:&quot;Xinyue&quot;,&quot;parse-names&quot;:false,&quot;dropping-particle&quot;:&quot;&quot;,&quot;non-dropping-particle&quot;:&quot;&quot;},{&quot;family&quot;:&quot;Wang&quot;,&quot;given&quot;:&quot;Jianfeng&quot;,&quot;parse-names&quot;:false,&quot;dropping-particle&quot;:&quot;&quot;,&quot;non-dropping-particle&quot;:&quot;&quot;}],&quot;container-title&quot;:&quot;Tomography&quot;,&quot;DOI&quot;:&quot;10.3390/tomography11050052&quot;,&quot;ISSN&quot;:&quot;2379139X&quot;,&quot;PMID&quot;:&quot;40423254&quot;,&quot;issued&quot;:{&quot;date-parts&quot;:[[2025,5,1]]},&quot;abstract&quot;:&quot;Medical image segmentation is a critical application of computer vision in the analysis of medical images. Its primary objective is to isolate regions of interest in medical images from the background, thereby assisting clinicians in accurately identifying lesions, their sizes, locations, and their relationships with surrounding tissues. However, compared to natural images, medical images present unique challenges, such as low resolution, poor contrast, inconsistency, and scattered target regions. Furthermore, the accuracy and stability of segmentation results are subject to more stringent requirements. In recent years, with the widespread application of Convolutional Neural Networks (CNNs) in computer vision, deep learning-based methods for medical image segmentation have become a focal point of research. This paper categorizes, reviews, and summarizes the current representative methods and research status in the field of medical image segmentation. A comparative analysis of relevant experiments is presented, along with an introduction to commonly used public datasets, performance evaluation metrics, and loss functions in medical image segmentation. Finally, potential future research directions and development trends in this field are predicted and analyzed.&quot;,&quot;publisher&quot;:&quot;Multidisciplinary Digital Publishing Institute (MDPI)&quot;,&quot;issue&quot;:&quot;5&quot;,&quot;volume&quot;:&quot;11&quot;,&quot;container-title-short&quot;:&quot;&quot;},&quot;isTemporary&quot;:false}]},{&quot;citationID&quot;:&quot;MENDELEY_CITATION_aabaf01b-da20-422e-b088-bd55bc6e0d5d&quot;,&quot;properties&quot;:{&quot;noteIndex&quot;:0},&quot;isEdited&quot;:false,&quot;manualOverride&quot;:{&quot;isManuallyOverridden&quot;:false,&quot;citeprocText&quot;:&quot;[8]&quot;,&quot;manualOverrideText&quot;:&quot;&quot;},&quot;citationTag&quot;:&quot;MENDELEY_CITATION_v3_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&quot;,&quot;citationItems&quot;:[{&quot;id&quot;:&quot;3a265370-c8ee-3bbf-9bb0-05ad24071114&quot;,&quot;itemData&quot;:{&quot;type&quot;:&quot;article-journal&quot;,&quot;id&quot;:&quot;3a265370-c8ee-3bbf-9bb0-05ad24071114&quot;,&quot;title&quot;:&quot;Automatic intraprostatic lesion segmentation in multiparametric magnetic resonance images with proposed multiple branch UNet&quot;,&quot;author&quot;:[{&quot;family&quot;:&quot;Chen&quot;,&quot;given&quot;:&quot;Yizheng&quot;,&quot;parse-names&quot;:false,&quot;dropping-particle&quot;:&quot;&quot;,&quot;non-dropping-particle&quot;:&quot;&quot;},{&quot;family&quot;:&quot;Xing&quot;,&quot;given&quot;:&quot;Lei&quot;,&quot;parse-names&quot;:false,&quot;dropping-particle&quot;:&quot;&quot;,&quot;non-dropping-particle&quot;:&quot;&quot;},{&quot;family&quot;:&quot;Yu&quot;,&quot;given&quot;:&quot;Lequan&quot;,&quot;parse-names&quot;:false,&quot;dropping-particle&quot;:&quot;&quot;,&quot;non-dropping-particle&quot;:&quot;&quot;},{&quot;family&quot;:&quot;Bagshaw&quot;,&quot;given&quot;:&quot;Hilary P.&quot;,&quot;parse-names&quot;:false,&quot;dropping-particle&quot;:&quot;&quot;,&quot;non-dropping-particle&quot;:&quot;&quot;},{&quot;family&quot;:&quot;Buyyounouski&quot;,&quot;given&quot;:&quot;Mark K.&quot;,&quot;parse-names&quot;:false,&quot;dropping-particle&quot;:&quot;&quot;,&quot;non-dropping-particle&quot;:&quot;&quot;},{&quot;family&quot;:&quot;Han&quot;,&quot;given&quot;:&quot;Bin&quot;,&quot;parse-names&quot;:false,&quot;dropping-particle&quot;:&quot;&quot;,&quot;non-dropping-particle&quot;:&quot;&quot;}],&quot;container-title&quot;:&quot;Medical Physics&quot;,&quot;container-title-short&quot;:&quot;Med Phys&quot;,&quot;DOI&quot;:&quot;10.1002/mp.14517&quot;,&quot;ISSN&quot;:&quot;0094-2405&quot;,&quot;issued&quot;:{&quot;date-parts&quot;:[[2020,12,24]]},&quot;page&quot;:&quot;6421-6429&quot;,&quot;issue&quot;:&quot;12&quot;,&quot;volume&quot;:&quot;47&quot;},&quot;isTemporary&quot;:false}]},{&quot;citationID&quot;:&quot;MENDELEY_CITATION_3c4628c4-e8bf-4ce2-bfd2-279c87ecac4a&quot;,&quot;properties&quot;:{&quot;noteIndex&quot;:0},&quot;isEdited&quot;:false,&quot;manualOverride&quot;:{&quot;isManuallyOverridden&quot;:false,&quot;citeprocText&quot;:&quot;[9]&quot;,&quot;manualOverrideText&quot;:&quot;&quot;},&quot;citationTag&quot;:&quot;MENDELEY_CITATION_v3_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&quot;,&quot;citationItems&quot;:[{&quot;id&quot;:&quot;01973780-e10c-347d-8f59-b4bb4523c365&quot;,&quot;itemData&quot;:{&quot;type&quot;:&quot;article-journal&quot;,&quot;id&quot;:&quot;01973780-e10c-347d-8f59-b4bb4523c365&quot;,&quot;title&quot;:&quot;Biomedical Image Segmentation: A Systematic Literature Review of Deep Learning Based Object Detection Methods&quot;,&quot;author&quot;:[{&quot;family&quot;:&quot;Wahid&quot;,&quot;given&quot;:&quot;Fazli&quot;,&quot;parse-names&quot;:false,&quot;dropping-particle&quot;:&quot;&quot;,&quot;non-dropping-particle&quot;:&quot;&quot;},{&quot;family&quot;:&quot;Ma&quot;,&quot;given&quot;:&quot;Yingliang&quot;,&quot;parse-names&quot;:false,&quot;dropping-particle&quot;:&quot;&quot;,&quot;non-dropping-particle&quot;:&quot;&quot;},{&quot;family&quot;:&quot;Khan&quot;,&quot;given&quot;:&quot;Dawar&quot;,&quot;parse-names&quot;:false,&quot;dropping-particle&quot;:&quot;&quot;,&quot;non-dropping-particle&quot;:&quot;&quot;},{&quot;family&quot;:&quot;Aamir&quot;,&quot;given&quot;:&quot;Muhammad&quot;,&quot;parse-names&quot;:false,&quot;dropping-particle&quot;:&quot;&quot;,&quot;non-dropping-particle&quot;:&quot;&quot;},{&quot;family&quot;:&quot;Bukhari&quot;,&quot;given&quot;:&quot;Syed U. K.&quot;,&quot;parse-names&quot;:false,&quot;dropping-particle&quot;:&quot;&quot;,&quot;non-dropping-particle&quot;:&quot;&quot;}],&quot;URL&quot;:&quot;http://arxiv.org/abs/2408.03393&quot;,&quot;issued&quot;:{&quot;date-parts&quot;:[[2024,8,28]]},&quot;abstract&quot;:&quot;Biomedical image segmentation plays a vital role in diagnosis of diseases across various organs. Deep learning-based object detection methods are commonly used for such segmentation. There exists an extensive research in this topic. However, there is no standard review on this topic. Existing surveys often lack a standardized approach or focus on broader segmentation techniques. In this paper, we conducted a systematic literature review (SLR), collected and analysed 148 articles that explore deep learning object detection methods for biomedical image segmentation. We critically analyzed these methods, identified the key challenges, and discussed the future directions. From the selected articles we extracted the results including the deep learning models, targeted imaging modalities, targeted diseases, and the metrics for the analysis of the methods. The results have been presented in tabular and/or charted forms. The results are presented in three major categories including two stage detection models, one stage detection models and point-based detection models. Each article is individually analyzed along with its pros and cons. Finally, we discuss open challenges, potential benefits, and future research directions. This SLR aims to provide the research community with a quick yet deeper understanding of these segmentation models, ultimately facilitating the development of more powerful solutions for biomedical image analysis.&quot;,&quot;container-title-short&quot;:&quot;&quot;},&quot;isTemporary&quot;:false}]},{&quot;citationID&quot;:&quot;MENDELEY_CITATION_7117aad6-aa2f-4f5d-82bb-e250c75a339a&quot;,&quot;properties&quot;:{&quot;noteIndex&quot;:0},&quot;isEdited&quot;:false,&quot;manualOverride&quot;:{&quot;isManuallyOverridden&quot;:false,&quot;citeprocText&quot;:&quot;[10]&quot;,&quot;manualOverrideText&quot;:&quot;&quot;},&quot;citationTag&quot;:&quot;MENDELEY_CITATION_v3_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&quot;,&quot;citationItems&quot;:[{&quot;id&quot;:&quot;6881be12-7147-3bc2-9346-665d6f0eddc7&quot;,&quot;itemData&quot;:{&quot;type&quot;:&quot;article-journal&quot;,&quot;id&quot;:&quot;6881be12-7147-3bc2-9346-665d6f0eddc7&quot;,&quot;title&quot;:&quot;Embracing imperfect datasets: A review of deep learning solutions for medical image segmentation&quot;,&quot;author&quot;:[{&quot;family&quot;:&quot;Tajbakhsh&quot;,&quot;given&quot;:&quot;Nima&quot;,&quot;parse-names&quot;:false,&quot;dropping-particle&quot;:&quot;&quot;,&quot;non-dropping-particle&quot;:&quot;&quot;},{&quot;family&quot;:&quot;Jeyaseelan&quot;,&quot;given&quot;:&quot;Laura&quot;,&quot;parse-names&quot;:false,&quot;dropping-particle&quot;:&quot;&quot;,&quot;non-dropping-particle&quot;:&quot;&quot;},{&quot;family&quot;:&quot;Li&quot;,&quot;given&quot;:&quot;Qian&quot;,&quot;parse-names&quot;:false,&quot;dropping-particle&quot;:&quot;&quot;,&quot;non-dropping-particle&quot;:&quot;&quot;},{&quot;family&quot;:&quot;Chiang&quot;,&quot;given&quot;:&quot;Jeffrey N.&quot;,&quot;parse-names&quot;:false,&quot;dropping-particle&quot;:&quot;&quot;,&quot;non-dropping-particle&quot;:&quot;&quot;},{&quot;family&quot;:&quot;Wu&quot;,&quot;given&quot;:&quot;Zhihao&quot;,&quot;parse-names&quot;:false,&quot;dropping-particle&quot;:&quot;&quot;,&quot;non-dropping-particle&quot;:&quot;&quot;},{&quot;family&quot;:&quot;Ding&quot;,&quot;given&quot;:&quot;Xiaowei&quot;,&quot;parse-names&quot;:false,&quot;dropping-particle&quot;:&quot;&quot;,&quot;non-dropping-particle&quot;:&quot;&quot;}],&quot;container-title&quot;:&quot;Medical Image Analysis&quot;,&quot;container-title-short&quot;:&quot;Med Image Anal&quot;,&quot;DOI&quot;:&quot;10.1016/j.media.2020.101693&quot;,&quot;ISSN&quot;:&quot;13618415&quot;,&quot;issued&quot;:{&quot;date-parts&quot;:[[2020,7]]},&quot;page&quot;:&quot;101693&quot;,&quot;volume&quot;:&quot;63&quot;},&quot;isTemporary&quot;:false}]},{&quot;citationID&quot;:&quot;MENDELEY_CITATION_505624c0-127a-4cc7-8519-a052f30af671&quot;,&quot;properties&quot;:{&quot;noteIndex&quot;:0},&quot;isEdited&quot;:false,&quot;manualOverride&quot;:{&quot;isManuallyOverridden&quot;:false,&quot;citeprocText&quot;:&quot;[11]&quot;,&quot;manualOverrideText&quot;:&quot;&quot;},&quot;citationTag&quot;:&quot;MENDELEY_CITATION_v3_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&quot;,&quot;citationItems&quot;:[{&quot;id&quot;:&quot;a226d1a9-ccd0-3166-ab27-6b58962ddb0f&quot;,&quot;itemData&quot;:{&quot;type&quot;:&quot;article-journal&quot;,&quot;id&quot;:&quot;a226d1a9-ccd0-3166-ab27-6b58962ddb0f&quot;,&quot;title&quot;:&quot;A survey on incorporating domain knowledge into deep learning for medical image analysis&quot;,&quot;author&quot;:[{&quot;family&quot;:&quot;Xie&quot;,&quot;given&quot;:&quot;Xiaozheng&quot;,&quot;parse-names&quot;:false,&quot;dropping-particle&quot;:&quot;&quot;,&quot;non-dropping-particle&quot;:&quot;&quot;},{&quot;family&quot;:&quot;Niu&quot;,&quot;given&quot;:&quot;Jianwei&quot;,&quot;parse-names&quot;:false,&quot;dropping-particle&quot;:&quot;&quot;,&quot;non-dropping-particle&quot;:&quot;&quot;},{&quot;family&quot;:&quot;Liu&quot;,&quot;given&quot;:&quot;Xuefeng&quot;,&quot;parse-names&quot;:false,&quot;dropping-particle&quot;:&quot;&quot;,&quot;non-dropping-particle&quot;:&quot;&quot;},{&quot;family&quot;:&quot;Chen&quot;,&quot;given&quot;:&quot;Zhengsu&quot;,&quot;parse-names&quot;:false,&quot;dropping-particle&quot;:&quot;&quot;,&quot;non-dropping-particle&quot;:&quot;&quot;},{&quot;family&quot;:&quot;Tang&quot;,&quot;given&quot;:&quot;Shaojie&quot;,&quot;parse-names&quot;:false,&quot;dropping-particle&quot;:&quot;&quot;,&quot;non-dropping-particle&quot;:&quot;&quot;},{&quot;family&quot;:&quot;Yu&quot;,&quot;given&quot;:&quot;Shui&quot;,&quot;parse-names&quot;:false,&quot;dropping-particle&quot;:&quot;&quot;,&quot;non-dropping-particle&quot;:&quot;&quot;}],&quot;container-title&quot;:&quot;Medical Image Analysis&quot;,&quot;container-title-short&quot;:&quot;Med Image Anal&quot;,&quot;DOI&quot;:&quot;10.1016/j.media.2021.101985&quot;,&quot;ISSN&quot;:&quot;13618415&quot;,&quot;issued&quot;:{&quot;date-parts&quot;:[[2021,4]]},&quot;page&quot;:&quot;101985&quot;,&quot;volume&quot;:&quot;69&quot;},&quot;isTemporary&quot;:false}]},{&quot;citationID&quot;:&quot;MENDELEY_CITATION_01948bcd-5a5c-4f96-88a9-d695c7ee61b1&quot;,&quot;properties&quot;:{&quot;noteIndex&quot;:0},&quot;isEdited&quot;:false,&quot;manualOverride&quot;:{&quot;isManuallyOverridden&quot;:false,&quot;citeprocText&quot;:&quot;[12]&quot;,&quot;manualOverrideText&quot;:&quot;&quot;},&quot;citationTag&quot;:&quot;MENDELEY_CITATION_v3_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&quot;,&quot;citationItems&quot;:[{&quot;id&quot;:&quot;254f47ff-c653-3806-a110-131ae48ffa49&quot;,&quot;itemData&quot;:{&quot;type&quot;:&quot;article-journal&quot;,&quot;id&quot;:&quot;254f47ff-c653-3806-a110-131ae48ffa49&quot;,&quot;title&quot;:&quot;AFFSegNet: Adaptive Feature Fusion Segmentation Network for Microtumors and Multi-Organ Segmentation&quot;,&quot;author&quot;:[{&quot;family&quot;:&quot;Zheng&quot;,&quot;given&quot;:&quot;Fuchen&quot;,&quot;parse-names&quot;:false,&quot;dropping-particle&quot;:&quot;&quot;,&quot;non-dropping-particle&quot;:&quot;&quot;},{&quot;family&quot;:&quot;Chen&quot;,&quot;given&quot;:&quot;Xinyi&quot;,&quot;parse-names&quot;:false,&quot;dropping-particle&quot;:&quot;&quot;,&quot;non-dropping-particle&quot;:&quot;&quot;},{&quot;family&quot;:&quot;Chen&quot;,&quot;given&quot;:&quot;Xuhang&quot;,&quot;parse-names&quot;:false,&quot;dropping-particle&quot;:&quot;&quot;,&quot;non-dropping-particle&quot;:&quot;&quot;},{&quot;family&quot;:&quot;Li&quot;,&quot;given&quot;:&quot;Haolun&quot;,&quot;parse-names&quot;:false,&quot;dropping-particle&quot;:&quot;&quot;,&quot;non-dropping-particle&quot;:&quot;&quot;},{&quot;family&quot;:&quot;Guo&quot;,&quot;given&quot;:&quot;Xiaojiao&quot;,&quot;parse-names&quot;:false,&quot;dropping-particle&quot;:&quot;&quot;,&quot;non-dropping-particle&quot;:&quot;&quot;},{&quot;family&quot;:&quot;Liu&quot;,&quot;given&quot;:&quot;Weihuang&quot;,&quot;parse-names&quot;:false,&quot;dropping-particle&quot;:&quot;&quot;,&quot;non-dropping-particle&quot;:&quot;&quot;},{&quot;family&quot;:&quot;Pun&quot;,&quot;given&quot;:&quot;Chi-Man&quot;,&quot;parse-names&quot;:false,&quot;dropping-particle&quot;:&quot;&quot;,&quot;non-dropping-particle&quot;:&quot;&quot;},{&quot;family&quot;:&quot;Zhou&quot;,&quot;given&quot;:&quot;Shoujun&quot;,&quot;parse-names&quot;:false,&quot;dropping-particle&quot;:&quot;&quot;,&quot;non-dropping-particle&quot;:&quot;&quot;}],&quot;URL&quot;:&quot;http://arxiv.org/abs/2409.07779&quot;,&quot;issued&quot;:{&quot;date-parts&quot;:[[2024,12,10]]},&quot;abstract&quot;:&quot;Medical image segmentation, a crucial task in computer vision, facilitates the automated delineation of anatomical structures and pathologies, supporting clinicians in diagnosis, treatment planning, and disease monitoring. Notably, transformers employing shifted window-based self-attention have demonstrated exceptional performance. However, their reliance on local window attention limits the fusion of local and global contextual information, crucial for segmenting microtumors and miniature organs. To address this limitation, we propose the Adaptive Semantic Segmentation Network (ASSNet), a transformer architecture that effectively integrates local and global features for precise medical image segmentation. ASSNet comprises a transformer-based U-shaped encoder-decoder network. The encoder utilizes shifted window self-attention across five resolutions to extract multi-scale features, which are then propagated to the decoder through skip connections. We introduce an augmented multi-layer perceptron within the encoder to explicitly model long-range dependencies during feature extraction. Recognizing the constraints of conventional symmetrical encoder-decoder designs, we propose an Adaptive Feature Fusion (AFF) decoder to complement our encoder. This decoder incorporates three key components: the Long Range Dependencies (LRD) block, the Multi-Scale Feature Fusion (MFF) block, and the Adaptive Semantic Center (ASC) block. These components synergistically facilitate the effective fusion of multi-scale features extracted by the decoder while capturing long-range dependencies and refining object boundaries. Comprehensive experiments on diverse medical image segmentation tasks, including multi-organ, liver tumor, and bladder tumor segmentation, demonstrate that ASSNet achieves state-of-the-art results. Code and models are available at: \\url{https://github.com/lzeeorno/ASSNet}.&quot;,&quot;container-title-short&quot;:&quot;&quot;},&quot;isTemporary&quot;:false}]},{&quot;citationID&quot;:&quot;MENDELEY_CITATION_fb88d741-dfd5-4197-a7bb-899eb5b2e526&quot;,&quot;properties&quot;:{&quot;noteIndex&quot;:0},&quot;isEdited&quot;:false,&quot;manualOverride&quot;:{&quot;isManuallyOverridden&quot;:false,&quot;citeprocText&quot;:&quot;[13]&quot;,&quot;manualOverrideText&quot;:&quot;&quot;},&quot;citationTag&quot;:&quot;MENDELEY_CITATION_v3_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&quot;,&quot;citationItems&quot;:[{&quot;id&quot;:&quot;1dcac53f-14ac-3ecc-9022-73276a38ff64&quot;,&quot;itemData&quot;:{&quot;type&quot;:&quot;article-journal&quot;,&quot;id&quot;:&quot;1dcac53f-14ac-3ecc-9022-73276a38ff64&quot;,&quot;title&quot;:&quot;Automated Muscle and Fat Segmentation in Computed Tomography for Comprehensive Body Composition Analysis&quot;,&quot;author&quot;:[{&quot;family&quot;:&quot;Chen&quot;,&quot;given&quot;:&quot;Yaqian&quot;,&quot;parse-names&quot;:false,&quot;dropping-particle&quot;:&quot;&quot;,&quot;non-dropping-particle&quot;:&quot;&quot;},{&quot;family&quot;:&quot;Gu&quot;,&quot;given&quot;:&quot;Hanxue&quot;,&quot;parse-names&quot;:false,&quot;dropping-particle&quot;:&quot;&quot;,&quot;non-dropping-particle&quot;:&quot;&quot;},{&quot;family&quot;:&quot;Chen&quot;,&quot;given&quot;:&quot;Yuwen&quot;,&quot;parse-names&quot;:false,&quot;dropping-particle&quot;:&quot;&quot;,&quot;non-dropping-particle&quot;:&quot;&quot;},{&quot;family&quot;:&quot;Yang&quot;,&quot;given&quot;:&quot;Jichen&quot;,&quot;parse-names&quot;:false,&quot;dropping-particle&quot;:&quot;&quot;,&quot;non-dropping-particle&quot;:&quot;&quot;},{&quot;family&quot;:&quot;Dong&quot;,&quot;given&quot;:&quot;Haoyu&quot;,&quot;parse-names&quot;:false,&quot;dropping-particle&quot;:&quot;&quot;,&quot;non-dropping-particle&quot;:&quot;&quot;},{&quot;family&quot;:&quot;Cao&quot;,&quot;given&quot;:&quot;Joseph Y.&quot;,&quot;parse-names&quot;:false,&quot;dropping-particle&quot;:&quot;&quot;,&quot;non-dropping-particle&quot;:&quot;&quot;},{&quot;family&quot;:&quot;Camarena&quot;,&quot;given&quot;:&quot;Adrian&quot;,&quot;parse-names&quot;:false,&quot;dropping-particle&quot;:&quot;&quot;,&quot;non-dropping-particle&quot;:&quot;&quot;},{&quot;family&quot;:&quot;Mantyh&quot;,&quot;given&quot;:&quot;Christopher&quot;,&quot;parse-names&quot;:false,&quot;dropping-particle&quot;:&quot;&quot;,&quot;non-dropping-particle&quot;:&quot;&quot;},{&quot;family&quot;:&quot;Colglazier&quot;,&quot;given&quot;:&quot;Roy&quot;,&quot;parse-names&quot;:false,&quot;dropping-particle&quot;:&quot;&quot;,&quot;non-dropping-particle&quot;:&quot;&quot;},{&quot;family&quot;:&quot;Mazurowski&quot;,&quot;given&quot;:&quot;Maciej A.&quot;,&quot;parse-names&quot;:false,&quot;dropping-particle&quot;:&quot;&quot;,&quot;non-dropping-particle&quot;:&quot;&quot;}],&quot;URL&quot;:&quot;http://arxiv.org/abs/2502.09779&quot;,&quot;issued&quot;:{&quot;date-parts&quot;:[[2025,8,12]]},&quot;abstract&quot;:&quot;Body composition assessment using CT images can potentially be used for a number of clinical applications, including the prognostication of cardiovascular outcomes, evaluation of metabolic health, monitoring of disease progression, assessment of nutritional status, prediction of treatment response in oncology, and risk stratification for surgical and critical care outcomes. While multiple groups have developed in-house segmentation tools for this analysis, there are very limited publicly available tools that could be consistently used across different applications. To mitigate this gap, we present a publicly accessible, end-to-end segmentation and feature calculation model specifically for CT body composition analysis. Our model performs segmentation of skeletal muscle, subcutaneous adipose tissue (SAT), and visceral adipose tissue (VAT) across the chest, abdomen, and pelvis area in axial CT images. It also provides various body composition metrics, including muscle density, visceral-to-subcutaneous fat (VAT/SAT) ratio, muscle area/volume, and skeletal muscle index (SMI), supporting both 2D and 3D assessments. To evaluate the model, the segmentation was applied to both internal and external datasets, with body composition metrics analyzed across different age, sex, and race groups. The model achieved high dice coefficients on both internal and external datasets, exceeding 89% for skeletal muscle, SAT, and VAT segmentation. The model outperforms the benchmark by 2.40% on skeletal muscle and 10.26% on SAT compared to the manual annotations given by the publicly available dataset. Body composition metrics show mean relative absolute errors (MRAEs) under 10% for all measures. Furthermore, the model provided muscular fat segmentation with a Dice coefficient of 56.27%, which can be utilized for additional analyses as needed.&quot;,&quot;container-title-short&quot;:&quot;&quot;},&quot;isTemporary&quot;:false}]},{&quot;citationID&quot;:&quot;MENDELEY_CITATION_41f1cc82-6004-4087-9541-e55aa837a4ae&quot;,&quot;properties&quot;:{&quot;noteIndex&quot;:0},&quot;isEdited&quot;:false,&quot;manualOverride&quot;:{&quot;isManuallyOverridden&quot;:false,&quot;citeprocText&quot;:&quot;[4]&quot;,&quot;manualOverrideText&quot;:&quot;&quot;},&quot;citationTag&quot;:&quot;MENDELEY_CITATION_v3_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&quot;,&quot;citationItems&quot;:[{&quot;id&quot;:&quot;8df31e06-8529-3b74-9308-c9f12fdbac8a&quot;,&quot;itemData&quot;:{&quot;type&quot;:&quot;article&quot;,&quot;id&quot;:&quot;8df31e06-8529-3b74-9308-c9f12fdbac8a&quot;,&quot;title&quot;:&quot;A review of deep learning based methods for medical image multi-organ segmentation&quot;,&quot;author&quot;:[{&quot;family&quot;:&quot;Fu&quot;,&quot;given&quot;:&quot;Yabo&quot;,&quot;parse-names&quot;:false,&quot;dropping-particle&quot;:&quot;&quot;,&quot;non-dropping-particle&quot;:&quot;&quot;},{&quot;family&quot;:&quot;Lei&quot;,&quot;given&quot;:&quot;Yang&quot;,&quot;parse-names&quot;:false,&quot;dropping-particle&quot;:&quot;&quot;,&quot;non-dropping-particle&quot;:&quot;&quot;},{&quot;family&quot;:&quot;Wang&quot;,&quot;given&quot;:&quot;Tonghe&quot;,&quot;parse-names&quot;:false,&quot;dropping-particle&quot;:&quot;&quot;,&quot;non-dropping-particle&quot;:&quot;&quot;},{&quot;family&quot;:&quot;Curran&quot;,&quot;given&quot;:&quot;Walter J.&quot;,&quot;parse-names&quot;:false,&quot;dropping-particle&quot;:&quot;&quot;,&quot;non-dropping-particle&quot;:&quot;&quot;},{&quot;family&quot;:&quot;Liu&quot;,&quot;given&quot;:&quot;Tian&quot;,&quot;parse-names&quot;:false,&quot;dropping-particle&quot;:&quot;&quot;,&quot;non-dropping-particle&quot;:&quot;&quot;},{&quot;family&quot;:&quot;Yang&quot;,&quot;given&quot;:&quot;Xiaofeng&quot;,&quot;parse-names&quot;:false,&quot;dropping-particle&quot;:&quot;&quot;,&quot;non-dropping-particle&quot;:&quot;&quot;}],&quot;container-title&quot;:&quot;Physica Medica&quot;,&quot;DOI&quot;:&quot;10.1016/j.ejmp.2021.05.003&quot;,&quot;ISSN&quot;:&quot;1724191X&quot;,&quot;PMID&quot;:&quot;33992856&quot;,&quot;issued&quot;:{&quot;date-parts&quot;:[[2021,5,1]]},&quot;page&quot;:&quot;107-122&quot;,&quot;abstract&quot;:&quot;Deep learning has revolutionized image processing and achieved the-state-of-art performance in many medical image segmentation tasks. Many deep learning-based methods have been published to segment different parts of the body for different medical applications. It is necessary to summarize the current state of development for deep learning in the field of medical image segmentation. In this paper, we aim to provide a comprehensive review with a focus on multi-organ image segmentation, which is crucial for radiotherapy where the tumor and organs-at-risk need to be contoured for treatment planning. We grouped the surveyed methods into two broad categories which are ‘pixel-wise classification’ and ‘end-to-end segmentation’. Each category was divided into subgroups according to their network design. For each type, we listed the surveyed works, highlighted important contributions and identified specific challenges. Following the detailed review, we discussed the achievements, shortcomings and future potentials of each category. To enable direct comparison, we listed the performance of the surveyed works that used thoracic and head-and-neck benchmark datasets.&quot;,&quot;publisher&quot;:&quot;Associazione Italiana di Fisica Medica&quot;,&quot;volume&quot;:&quot;85&quot;,&quot;container-title-short&quot;:&quot;&quot;},&quot;isTemporary&quot;:false}]},{&quot;citationID&quot;:&quot;MENDELEY_CITATION_557ae64c-1026-4e15-b710-9431be7ad288&quot;,&quot;properties&quot;:{&quot;noteIndex&quot;:0},&quot;isEdited&quot;:false,&quot;manualOverride&quot;:{&quot;isManuallyOverridden&quot;:false,&quot;citeprocText&quot;:&quot;[14]&quot;,&quot;manualOverrideText&quot;:&quot;&quot;},&quot;citationTag&quot;:&quot;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&quot;,&quot;citationItems&quot;:[{&quot;id&quot;:&quot;2feaf92c-1590-3874-a15b-d9ead56092a9&quot;,&quot;itemData&quot;:{&quot;type&quot;:&quot;article-journal&quot;,&quot;id&quot;:&quot;2feaf92c-1590-3874-a15b-d9ead56092a9&quot;,&quot;title&quot;:&quot;The Medical Segmentation Decathlon&quot;,&quot;author&quot;:[{&quot;family&quot;:&quot;Antonelli&quot;,&quot;given&quot;:&quot;Michela&quot;,&quot;parse-names&quot;:false,&quot;dropping-particle&quot;:&quot;&quot;,&quot;non-dropping-particle&quot;:&quot;&quot;},{&quot;family&quot;:&quot;Reinke&quot;,&quot;given&quot;:&quot;Annika&quot;,&quot;parse-names&quot;:false,&quot;dropping-particle&quot;:&quot;&quot;,&quot;non-dropping-particle&quot;:&quot;&quot;},{&quot;family&quot;:&quot;Bakas&quot;,&quot;given&quot;:&quot;Spyridon&quot;,&quot;parse-names&quot;:false,&quot;dropping-particle&quot;:&quot;&quot;,&quot;non-dropping-particle&quot;:&quot;&quot;},{&quot;family&quot;:&quot;Farahani&quot;,&quot;given&quot;:&quot;Keyvan&quot;,&quot;parse-names&quot;:false,&quot;dropping-particle&quot;:&quot;&quot;,&quot;non-dropping-particle&quot;:&quot;&quot;},{&quot;family&quot;:&quot;Kopp-Schneider&quot;,&quot;given&quot;:&quot;Annette&quot;,&quot;parse-names&quot;:false,&quot;dropping-particle&quot;:&quot;&quot;,&quot;non-dropping-particle&quot;:&quot;&quot;},{&quot;family&quot;:&quot;Landman&quot;,&quot;given&quot;:&quot;Bennett A.&quot;,&quot;parse-names&quot;:false,&quot;dropping-particle&quot;:&quot;&quot;,&quot;non-dropping-particle&quot;:&quot;&quot;},{&quot;family&quot;:&quot;Litjens&quot;,&quot;given&quot;:&quot;Geert&quot;,&quot;parse-names&quot;:false,&quot;dropping-particle&quot;:&quot;&quot;,&quot;non-dropping-particle&quot;:&quot;&quot;},{&quot;family&quot;:&quot;Menze&quot;,&quot;given&quot;:&quot;Bjoern&quot;,&quot;parse-names&quot;:false,&quot;dropping-particle&quot;:&quot;&quot;,&quot;non-dropping-particle&quot;:&quot;&quot;},{&quot;family&quot;:&quot;Ronneberger&quot;,&quot;given&quot;:&quot;Olaf&quot;,&quot;parse-names&quot;:false,&quot;dropping-particle&quot;:&quot;&quot;,&quot;non-dropping-particle&quot;:&quot;&quot;},{&quot;family&quot;:&quot;Summers&quot;,&quot;given&quot;:&quot;Ronald M.&quot;,&quot;parse-names&quot;:false,&quot;dropping-particle&quot;:&quot;&quot;,&quot;non-dropping-particle&quot;:&quot;&quot;},{&quot;family&quot;:&quot;Ginneken&quot;,&quot;given&quot;:&quot;Bram&quot;,&quot;parse-names&quot;:false,&quot;dropping-particle&quot;:&quot;&quot;,&quot;non-dropping-particle&quot;:&quot;van&quot;},{&quot;family&quot;:&quot;Bilello&quot;,&quot;given&quot;:&quot;Michel&quot;,&quot;parse-names&quot;:false,&quot;dropping-particle&quot;:&quot;&quot;,&quot;non-dropping-particle&quot;:&quot;&quot;},{&quot;family&quot;:&quot;Bilic&quot;,&quot;given&quot;:&quot;Patrick&quot;,&quot;parse-names&quot;:false,&quot;dropping-particle&quot;:&quot;&quot;,&quot;non-dropping-particle&quot;:&quot;&quot;},{&quot;family&quot;:&quot;Christ&quot;,&quot;given&quot;:&quot;Patrick F.&quot;,&quot;parse-names&quot;:false,&quot;dropping-particle&quot;:&quot;&quot;,&quot;non-dropping-particle&quot;:&quot;&quot;},{&quot;family&quot;:&quot;Do&quot;,&quot;given&quot;:&quot;Richard K.G.&quot;,&quot;parse-names&quot;:false,&quot;dropping-particle&quot;:&quot;&quot;,&quot;non-dropping-particle&quot;:&quot;&quot;},{&quot;family&quot;:&quot;Gollub&quot;,&quot;given&quot;:&quot;Marc J.&quot;,&quot;parse-names&quot;:false,&quot;dropping-particle&quot;:&quot;&quot;,&quot;non-dropping-particle&quot;:&quot;&quot;},{&quot;family&quot;:&quot;Heckers&quot;,&quot;given&quot;:&quot;Stephan H.&quot;,&quot;parse-names&quot;:false,&quot;dropping-particle&quot;:&quot;&quot;,&quot;non-dropping-particle&quot;:&quot;&quot;},{&quot;family&quot;:&quot;Huisman&quot;,&quot;given&quot;:&quot;Henkjan&quot;,&quot;parse-names&quot;:false,&quot;dropping-particle&quot;:&quot;&quot;,&quot;non-dropping-particle&quot;:&quot;&quot;},{&quot;family&quot;:&quot;Jarnagin&quot;,&quot;given&quot;:&quot;William R.&quot;,&quot;parse-names&quot;:false,&quot;dropping-particle&quot;:&quot;&quot;,&quot;non-dropping-particle&quot;:&quot;&quot;},{&quot;family&quot;:&quot;McHugo&quot;,&quot;given&quot;:&quot;Maureen K.&quot;,&quot;parse-names&quot;:false,&quot;dropping-particle&quot;:&quot;&quot;,&quot;non-dropping-particle&quot;:&quot;&quot;},{&quot;family&quot;:&quot;Napel&quot;,&quot;given&quot;:&quot;Sandy&quot;,&quot;parse-names&quot;:false,&quot;dropping-particle&quot;:&quot;&quot;,&quot;non-dropping-particle&quot;:&quot;&quot;},{&quot;family&quot;:&quot;Pernicka&quot;,&quot;given&quot;:&quot;Jennifer S.Golia&quot;,&quot;parse-names&quot;:false,&quot;dropping-particle&quot;:&quot;&quot;,&quot;non-dropping-particle&quot;:&quot;&quot;},{&quot;family&quot;:&quot;Rhode&quot;,&quot;given&quot;:&quot;Kawal&quot;,&quot;parse-names&quot;:false,&quot;dropping-particle&quot;:&quot;&quot;,&quot;non-dropping-particle&quot;:&quot;&quot;},{&quot;family&quot;:&quot;Tobon-Gomez&quot;,&quot;given&quot;:&quot;Catalina&quot;,&quot;parse-names&quot;:false,&quot;dropping-particle&quot;:&quot;&quot;,&quot;non-dropping-particle&quot;:&quot;&quot;},{&quot;family&quot;:&quot;Vorontsov&quot;,&quot;given&quot;:&quot;Eugene&quot;,&quot;parse-names&quot;:false,&quot;dropping-particle&quot;:&quot;&quot;,&quot;non-dropping-particle&quot;:&quot;&quot;},{&quot;family&quot;:&quot;Meakin&quot;,&quot;given&quot;:&quot;James A.&quot;,&quot;parse-names&quot;:false,&quot;dropping-particle&quot;:&quot;&quot;,&quot;non-dropping-particle&quot;:&quot;&quot;},{&quot;family&quot;:&quot;Ourselin&quot;,&quot;given&quot;:&quot;Sebastien&quot;,&quot;parse-names&quot;:false,&quot;dropping-particle&quot;:&quot;&quot;,&quot;non-dropping-particle&quot;:&quot;&quot;},{&quot;family&quot;:&quot;Wiesenfarth&quot;,&quot;given&quot;:&quot;Manuel&quot;,&quot;parse-names&quot;:false,&quot;dropping-particle&quot;:&quot;&quot;,&quot;non-dropping-particle&quot;:&quot;&quot;},{&quot;family&quot;:&quot;Arbeláez&quot;,&quot;given&quot;:&quot;Pablo&quot;,&quot;parse-names&quot;:false,&quot;dropping-particle&quot;:&quot;&quot;,&quot;non-dropping-particle&quot;:&quot;&quot;},{&quot;family&quot;:&quot;Bae&quot;,&quot;given&quot;:&quot;Byeonguk&quot;,&quot;parse-names&quot;:false,&quot;dropping-particle&quot;:&quot;&quot;,&quot;non-dropping-particle&quot;:&quot;&quot;},{&quot;family&quot;:&quot;Chen&quot;,&quot;given&quot;:&quot;Sihong&quot;,&quot;parse-names&quot;:false,&quot;dropping-particle&quot;:&quot;&quot;,&quot;non-dropping-particle&quot;:&quot;&quot;},{&quot;family&quot;:&quot;Daza&quot;,&quot;given&quot;:&quot;Laura&quot;,&quot;parse-names&quot;:false,&quot;dropping-particle&quot;:&quot;&quot;,&quot;non-dropping-particle&quot;:&quot;&quot;},{&quot;family&quot;:&quot;Feng&quot;,&quot;given&quot;:&quot;Jianjiang&quot;,&quot;parse-names&quot;:false,&quot;dropping-particle&quot;:&quot;&quot;,&quot;non-dropping-particle&quot;:&quot;&quot;},{&quot;family&quot;:&quot;He&quot;,&quot;given&quot;:&quot;Baochun&quot;,&quot;parse-names&quot;:false,&quot;dropping-particle&quot;:&quot;&quot;,&quot;non-dropping-particle&quot;:&quot;&quot;},{&quot;family&quot;:&quot;Isensee&quot;,&quot;given&quot;:&quot;Fabian&quot;,&quot;parse-names&quot;:false,&quot;dropping-particle&quot;:&quot;&quot;,&quot;non-dropping-particle&quot;:&quot;&quot;},{&quot;family&quot;:&quot;Ji&quot;,&quot;given&quot;:&quot;Yuanfeng&quot;,&quot;parse-names&quot;:false,&quot;dropping-particle&quot;:&quot;&quot;,&quot;non-dropping-particle&quot;:&quot;&quot;},{&quot;family&quot;:&quot;Jia&quot;,&quot;given&quot;:&quot;Fucang&quot;,&quot;parse-names&quot;:false,&quot;dropping-particle&quot;:&quot;&quot;,&quot;non-dropping-particle&quot;:&quot;&quot;},{&quot;family&quot;:&quot;Kim&quot;,&quot;given&quot;:&quot;Ildoo&quot;,&quot;parse-names&quot;:false,&quot;dropping-particle&quot;:&quot;&quot;,&quot;non-dropping-particle&quot;:&quot;&quot;},{&quot;family&quot;:&quot;Maier-Hein&quot;,&quot;given&quot;:&quot;Klaus&quot;,&quot;parse-names&quot;:false,&quot;dropping-particle&quot;:&quot;&quot;,&quot;non-dropping-particle&quot;:&quot;&quot;},{&quot;family&quot;:&quot;Merhof&quot;,&quot;given&quot;:&quot;Dorit&quot;,&quot;parse-names&quot;:false,&quot;dropping-particle&quot;:&quot;&quot;,&quot;non-dropping-particle&quot;:&quot;&quot;},{&quot;family&quot;:&quot;Pai&quot;,&quot;given&quot;:&quot;Akshay&quot;,&quot;parse-names&quot;:false,&quot;dropping-particle&quot;:&quot;&quot;,&quot;non-dropping-particle&quot;:&quot;&quot;},{&quot;family&quot;:&quot;Park&quot;,&quot;given&quot;:&quot;Beomhee&quot;,&quot;parse-names&quot;:false,&quot;dropping-particle&quot;:&quot;&quot;,&quot;non-dropping-particle&quot;:&quot;&quot;},{&quot;family&quot;:&quot;Perslev&quot;,&quot;given&quot;:&quot;Mathias&quot;,&quot;parse-names&quot;:false,&quot;dropping-particle&quot;:&quot;&quot;,&quot;non-dropping-particle&quot;:&quot;&quot;},{&quot;family&quot;:&quot;Rezaiifar&quot;,&quot;given&quot;:&quot;Ramin&quot;,&quot;parse-names&quot;:false,&quot;dropping-particle&quot;:&quot;&quot;,&quot;non-dropping-particle&quot;:&quot;&quot;},{&quot;family&quot;:&quot;Rippel&quot;,&quot;given&quot;:&quot;Oliver&quot;,&quot;parse-names&quot;:false,&quot;dropping-particle&quot;:&quot;&quot;,&quot;non-dropping-particle&quot;:&quot;&quot;},{&quot;family&quot;:&quot;Sarasua&quot;,&quot;given&quot;:&quot;Ignacio&quot;,&quot;parse-names&quot;:false,&quot;dropping-particle&quot;:&quot;&quot;,&quot;non-dropping-particle&quot;:&quot;&quot;},{&quot;family&quot;:&quot;Shen&quot;,&quot;given&quot;:&quot;Wei&quot;,&quot;parse-names&quot;:false,&quot;dropping-particle&quot;:&quot;&quot;,&quot;non-dropping-particle&quot;:&quot;&quot;},{&quot;family&quot;:&quot;Son&quot;,&quot;given&quot;:&quot;Jaemin&quot;,&quot;parse-names&quot;:false,&quot;dropping-particle&quot;:&quot;&quot;,&quot;non-dropping-particle&quot;:&quot;&quot;},{&quot;family&quot;:&quot;Wachinger&quot;,&quot;given&quot;:&quot;Christian&quot;,&quot;parse-names&quot;:false,&quot;dropping-particle&quot;:&quot;&quot;,&quot;non-dropping-particle&quot;:&quot;&quot;},{&quot;family&quot;:&quot;Wang&quot;,&quot;given&quot;:&quot;Liansheng&quot;,&quot;parse-names&quot;:false,&quot;dropping-particle&quot;:&quot;&quot;,&quot;non-dropping-particle&quot;:&quot;&quot;},{&quot;family&quot;:&quot;Wang&quot;,&quot;given&quot;:&quot;Yan&quot;,&quot;parse-names&quot;:false,&quot;dropping-particle&quot;:&quot;&quot;,&quot;non-dropping-particle&quot;:&quot;&quot;},{&quot;family&quot;:&quot;Xia&quot;,&quot;given&quot;:&quot;Yingda&quot;,&quot;parse-names&quot;:false,&quot;dropping-particle&quot;:&quot;&quot;,&quot;non-dropping-particle&quot;:&quot;&quot;},{&quot;family&quot;:&quot;Xu&quot;,&quot;given&quot;:&quot;Daguang&quot;,&quot;parse-names&quot;:false,&quot;dropping-particle&quot;:&quot;&quot;,&quot;non-dropping-particle&quot;:&quot;&quot;},{&quot;family&quot;:&quot;Xu&quot;,&quot;given&quot;:&quot;Zhanwei&quot;,&quot;parse-names&quot;:false,&quot;dropping-particle&quot;:&quot;&quot;,&quot;non-dropping-particle&quot;:&quot;&quot;},{&quot;family&quot;:&quot;Zheng&quot;,&quot;given&quot;:&quot;Yefeng&quot;,&quot;parse-names&quot;:false,&quot;dropping-particle&quot;:&quot;&quot;,&quot;non-dropping-particle&quot;:&quot;&quot;},{&quot;family&quot;:&quot;Simpson&quot;,&quot;given&quot;:&quot;Amber L.&quot;,&quot;parse-names&quot;:false,&quot;dropping-particle&quot;:&quot;&quot;,&quot;non-dropping-particle&quot;:&quot;&quot;},{&quot;family&quot;:&quot;Maier-Hein&quot;,&quot;given&quot;:&quot;Lena&quot;,&quot;parse-names&quot;:false,&quot;dropping-particle&quot;:&quot;&quot;,&quot;non-dropping-particle&quot;:&quot;&quot;},{&quot;family&quot;:&quot;Cardoso&quot;,&quot;given&quot;:&quot;M. Jorge&quot;,&quot;parse-names&quot;:false,&quot;dropping-particle&quot;:&quot;&quot;,&quot;non-dropping-particle&quot;:&quot;&quot;}],&quot;container-title&quot;:&quot;Nature Communications&quot;,&quot;container-title-short&quot;:&quot;Nat Commun&quot;,&quot;DOI&quot;:&quot;10.1038/s41467-022-30695-9&quot;,&quot;ISSN&quot;:&quot;20411723&quot;,&quot;PMID&quot;:&quot;35840566&quot;,&quot;issued&quot;:{&quot;date-parts&quot;:[[2022,12,1]]},&quot;abstract&quot;:&quot;International challenges have become the de facto standard for comparative assessment of image analysis algorithms. Although segmentation is the most widely investigated medical image processing task, the various challenges have been organized to focus only on specific clinical tasks. We organized the Medical Segmentation Decathlon (MSD)—a biomedical image analysis challenge, in which algorithms compete in a multitude of both tasks and modalities to investigate the hypothesis that a method capable of performing well on multiple tasks will generalize well to a previously unseen task and potentially outperform a custom-designed solution. MSD results confirmed this hypothesis, moreover, MSD winner continued generalizing well to a wide range of other clinical problems for the next two years. Three main conclusions can be drawn from this study: (1) state-of-the-art image segmentation algorithms generalize well when retrained on unseen tasks; (2) consistent algorithmic performance across multiple tasks is a strong surrogate of algorithmic generalizability; (3) the training of accurate AI segmentation models is now commoditized to scientists that are not versed in AI model training.&quot;,&quot;publisher&quot;:&quot;Nature Research&quot;,&quot;issue&quot;:&quot;1&quot;,&quot;volume&quot;:&quot;13&quot;},&quot;isTemporary&quot;:false}]},{&quot;citationID&quot;:&quot;MENDELEY_CITATION_fe1ca6aa-0902-411c-a91a-f3ca7e479f15&quot;,&quot;properties&quot;:{&quot;noteIndex&quot;:0},&quot;isEdited&quot;:false,&quot;manualOverride&quot;:{&quot;isManuallyOverridden&quot;:false,&quot;citeprocText&quot;:&quot;[15]&quot;,&quot;manualOverrideText&quot;:&quot;&quot;},&quot;citationTag&quot;:&quot;MENDELEY_CITATION_v3_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&quot;,&quot;citationItems&quot;:[{&quot;id&quot;:&quot;b8567b6e-242d-32d0-9db3-3e4982749a68&quot;,&quot;itemData&quot;:{&quot;type&quot;:&quot;article-journal&quot;,&quot;id&quot;:&quot;b8567b6e-242d-32d0-9db3-3e4982749a68&quot;,&quot;title&quot;:&quot;Deep learning with noisy labels: Exploring techniques and remedies in medical image analysis&quot;,&quot;author&quot;:[{&quot;family&quot;:&quot;Karimi&quot;,&quot;given&quot;:&quot;Davood&quot;,&quot;parse-names&quot;:false,&quot;dropping-particle&quot;:&quot;&quot;,&quot;non-dropping-particle&quot;:&quot;&quot;},{&quot;family&quot;:&quot;Dou&quot;,&quot;given&quot;:&quot;Haoran&quot;,&quot;parse-names&quot;:false,&quot;dropping-particle&quot;:&quot;&quot;,&quot;non-dropping-particle&quot;:&quot;&quot;},{&quot;family&quot;:&quot;Warfield&quot;,&quot;given&quot;:&quot;Simon K.&quot;,&quot;parse-names&quot;:false,&quot;dropping-particle&quot;:&quot;&quot;,&quot;non-dropping-particle&quot;:&quot;&quot;},{&quot;family&quot;:&quot;Gholipour&quot;,&quot;given&quot;:&quot;Ali&quot;,&quot;parse-names&quot;:false,&quot;dropping-particle&quot;:&quot;&quot;,&quot;non-dropping-particle&quot;:&quot;&quot;}],&quot;container-title&quot;:&quot;Medical Image Analysis&quot;,&quot;container-title-short&quot;:&quot;Med Image Anal&quot;,&quot;DOI&quot;:&quot;10.1016/j.media.2020.101759&quot;,&quot;ISSN&quot;:&quot;13618423&quot;,&quot;PMID&quot;:&quot;32623277&quot;,&quot;issued&quot;:{&quot;date-parts&quot;:[[2020,10,1]]},&quot;abstract&quot;:&quot;Supervised training of deep learning models requires large labeled datasets. There is a growing interest in obtaining such datasets for medical image analysis applications. However, the impact of label noise has not received sufficient attention. Recent studies have shown that label noise can significantly impact the performance of deep learning models in many machine learning and computer vision applications. This is especially concerning for medical applications, where datasets are typically small, labeling requires domain expertise and suffers from high inter- and intra-observer variability, and erroneous predictions may influence decisions that directly impact human health. In this paper, we first review the state-of-the-art in handling label noise in deep learning. Then, we review studies that have dealt with label noise in deep learning for medical image analysis. Our review shows that recent progress on handling label noise in deep learning has gone largely unnoticed by the medical image analysis community. To help achieve a better understanding of the extent of the problem and its potential remedies, we conducted experiments with three medical imaging datasets with different types of label noise, where we investigated several existing strategies and developed new methods to combat the negative effect of label noise. Based on the results of these experiments and our review of the literature, we have made recommendations on methods that can be used to alleviate the effects of different types of label noise on deep models trained for medical image analysis. We hope that this article helps the medical image analysis researchers and developers in choosing and devising new techniques that effectively handle label noise in deep learning.&quot;,&quot;publisher&quot;:&quot;Elsevier B.V.&quot;,&quot;volume&quot;:&quot;65&quot;},&quot;isTemporary&quot;:false}]},{&quot;citationID&quot;:&quot;MENDELEY_CITATION_fafa82a0-3ba9-458f-9144-738b5a913fba&quot;,&quot;properties&quot;:{&quot;noteIndex&quot;:0},&quot;isEdited&quot;:false,&quot;manualOverride&quot;:{&quot;isManuallyOverridden&quot;:false,&quot;citeprocText&quot;:&quot;[16]&quot;,&quot;manualOverrideText&quot;:&quot;&quot;},&quot;citationTag&quot;:&quot;MENDELEY_CITATION_v3_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&quot;,&quot;citationItems&quot;:[{&quot;id&quot;:&quot;148d89bd-eb83-318c-b6e9-40f257a65ad6&quot;,&quot;itemData&quot;:{&quot;type&quot;:&quot;article-journal&quot;,&quot;id&quot;:&quot;148d89bd-eb83-318c-b6e9-40f257a65ad6&quot;,&quot;title&quot;:&quot;More unlabelled data or label more data? A study on semi-supervised laparoscopic image segmentation&quot;,&quot;author&quot;:[{&quot;family&quot;:&quot;Fu&quot;,&quot;given&quot;:&quot;Yunguan&quot;,&quot;parse-names&quot;:false,&quot;dropping-particle&quot;:&quot;&quot;,&quot;non-dropping-particle&quot;:&quot;&quot;},{&quot;family&quot;:&quot;Robu&quot;,&quot;given&quot;:&quot;Maria&quot;,&quot;parse-names&quot;:false,&quot;dropping-particle&quot;:&quot;&quot;,&quot;non-dropping-particle&quot;:&quot;&quot;},{&quot;family&quot;:&quot;Laarhoven&quot;,&quot;given&quot;:&quot;Stijn&quot;,&quot;parse-names&quot;:false,&quot;dropping-particle&quot;:&quot;&quot;,&quot;non-dropping-particle&quot;:&quot;Van&quot;},{&quot;family&quot;:&quot;Robu&quot;,&quot;given&quot;:&quot;Maria R&quot;,&quot;parse-names&quot;:false,&quot;dropping-particle&quot;:&quot;&quot;,&quot;non-dropping-particle&quot;:&quot;&quot;},{&quot;family&quot;:&quot;Koo&quot;,&quot;given&quot;:&quot;Bongjin&quot;,&quot;parse-names&quot;:false,&quot;dropping-particle&quot;:&quot;&quot;,&quot;non-dropping-particle&quot;:&quot;&quot;},{&quot;family&quot;:&quot;Schneider&quot;,&quot;given&quot;:&quot;Crispin&quot;,&quot;parse-names&quot;:false,&quot;dropping-particle&quot;:&quot;&quot;,&quot;non-dropping-particle&quot;:&quot;&quot;},{&quot;family&quot;:&quot;Stoyanov&quot;,&quot;given&quot;:&quot;Danail&quot;,&quot;parse-names&quot;:false,&quot;dropping-particle&quot;:&quot;&quot;,&quot;non-dropping-particle&quot;:&quot;&quot;},{&quot;family&quot;:&quot;Davidson&quot;,&quot;given&quot;:&quot;Brian&quot;,&quot;parse-names&quot;:false,&quot;dropping-particle&quot;:&quot;&quot;,&quot;non-dropping-particle&quot;:&quot;&quot;},{&quot;family&quot;:&quot;Clarkson&quot;,&quot;given&quot;:&quot;Matthew J&quot;,&quot;parse-names&quot;:false,&quot;dropping-particle&quot;:&quot;&quot;,&quot;non-dropping-particle&quot;:&quot;&quot;},{&quot;family&quot;:&quot;Hu&quot;,&quot;given&quot;:&quot;Yipeng&quot;,&quot;parse-names&quot;:false,&quot;dropping-particle&quot;:&quot;&quot;,&quot;non-dropping-particle&quot;:&quot;&quot;}],&quot;DOI&quot;:&quot;10.48550/arXiv.1908.08035&quot;,&quot;URL&quot;:&quot;https://www.researchgate.net/publication/335337613&quot;,&quot;abstract&quot;:&quot;Improving a semi-supervised image segmentation task has the option of adding more unlabelled images, labelling the unlabelled images or combining both, as neither image acquisition nor expert labelling can be considered trivial in most clinical applications. With a laparoscopic liver image segmentation application, we investigate the performance impact by altering the quantities of labelled and unlabelled training data, using a semi-supervised segmentation algorithm based on the mean teacher learning paradigm. We first report a significantly higher segmentation accuracy, compared with supervised learning. Interestingly, this comparison reveals that the training strategy adopted in the semi-supervised algorithm is also responsible for this observed improvement, in addition to the added unlabelled data. We then compare different combinations of labelled and unlabelled data set sizes for training semi-supervised segmentation networks, to provide a quantitative example of the practically useful trade-off between the two data planning strategies in this surgical guidance application.&quot;,&quot;container-title-short&quot;:&quot;&quot;},&quot;isTemporary&quot;:false}]},{&quot;citationID&quot;:&quot;MENDELEY_CITATION_0eeaf750-b213-4226-9814-e358af4f6e2f&quot;,&quot;properties&quot;:{&quot;noteIndex&quot;:0},&quot;isEdited&quot;:false,&quot;manualOverride&quot;:{&quot;isManuallyOverridden&quot;:false,&quot;citeprocText&quot;:&quot;[17]&quot;,&quot;manualOverrideText&quot;:&quot;&quot;},&quot;citationTag&quot;:&quot;MENDELEY_CITATION_v3_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&quot;,&quot;citationItems&quot;:[{&quot;id&quot;:&quot;299ee3c7-fc81-3af0-a553-834c0dd56b8d&quot;,&quot;itemData&quot;:{&quot;type&quot;:&quot;paper-conference&quot;,&quot;id&quot;:&quot;299ee3c7-fc81-3af0-a553-834c0dd56b8d&quot;,&quot;title&quot;:&quot;The One Hundred Layers Tiramisu: Fully Convolutional DenseNets for Semantic Segmentation&quot;,&quot;author&quot;:[{&quot;family&quot;:&quot;Jegou&quot;,&quot;given&quot;:&quot;Simon&quot;,&quot;parse-names&quot;:false,&quot;dropping-particle&quot;:&quot;&quot;,&quot;non-dropping-particle&quot;:&quot;&quot;},{&quot;family&quot;:&quot;Drozdzal&quot;,&quot;given&quot;:&quot;Michal&quot;,&quot;parse-names&quot;:false,&quot;dropping-particle&quot;:&quot;&quot;,&quot;non-dropping-particle&quot;:&quot;&quot;},{&quot;family&quot;:&quot;Vazquez&quot;,&quot;given&quot;:&quot;David&quot;,&quot;parse-names&quot;:false,&quot;dropping-particle&quot;:&quot;&quot;,&quot;non-dropping-particle&quot;:&quot;&quot;},{&quot;family&quot;:&quot;Romero&quot;,&quot;given&quot;:&quot;Adriana&quot;,&quot;parse-names&quot;:false,&quot;dropping-particle&quot;:&quot;&quot;,&quot;non-dropping-particle&quot;:&quot;&quot;},{&quot;family&quot;:&quot;Bengio&quot;,&quot;given&quot;:&quot;Yoshua&quot;,&quot;parse-names&quot;:false,&quot;dropping-particle&quot;:&quot;&quot;,&quot;non-dropping-particle&quot;:&quot;&quot;}],&quot;container-title&quot;:&quot;IEEE Computer Society Conference on Computer Vision and Pattern Recognition Workshops&quot;,&quot;DOI&quot;:&quot;10.1109/CVPRW.2017.156&quot;,&quot;ISBN&quot;:&quot;9781538607336&quot;,&quot;ISSN&quot;:&quot;21607516&quot;,&quot;issued&quot;:{&quot;date-parts&quot;:[[2017,8,22]]},&quot;page&quot;:&quot;1175-1183&quot;,&quot;abstract&quot;:&quot;State-of-the-art approaches for semantic image segmentation are built on Convolutional Neural Networks (CNNs). The typical segmentation architecture is composed of (a) a downsampling path responsible for extracting coarse semantic features, followed by (b) an upsampling path trained to recover the input image resolution at the output of the model and, optionally, (c) a post-processing module (e.g. Conditional Random Fields) to refine the model predictions. Recently, a new CNN architecture, Densely Connected Convolutional Networks (DenseNets), has shown excellent results on image classification tasks. The idea of DenseNets is based on the observation that if each layer is directly connected to every other layer in a feed-forward fashion then the network will be more accurate and easier to train. In this paper, we extend DenseNets to deal with the problem of semantic segmentation. We achieve state-of-the-art results on urban scene benchmark datasets such as CamVid and Gatech, without any further post-processing module nor pretraining. Moreover, due to smart construction of the model, our approach has much less parameters than currently published best entries for these datasets.&quot;,&quot;publisher&quot;:&quot;IEEE Computer Society&quot;,&quot;volume&quot;:&quot;2017-July&quot;,&quot;container-title-short&quot;:&quot;&quot;},&quot;isTemporary&quot;:false}]},{&quot;citationID&quot;:&quot;MENDELEY_CITATION_490f8d65-59db-4f95-9244-555922fe2dad&quot;,&quot;properties&quot;:{&quot;noteIndex&quot;:0},&quot;isEdited&quot;:false,&quot;manualOverride&quot;:{&quot;isManuallyOverridden&quot;:false,&quot;citeprocText&quot;:&quot;[18]&quot;,&quot;manualOverrideText&quot;:&quot;&quot;},&quot;citationTag&quot;:&quot;MENDELEY_CITATION_v3_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&quot;,&quot;citationItems&quot;:[{&quot;id&quot;:&quot;a17f49a5-8575-3050-9db2-0c536bb40f05&quot;,&quot;itemData&quot;:{&quot;type&quot;:&quot;article&quot;,&quot;id&quot;:&quot;a17f49a5-8575-3050-9db2-0c536bb40f05&quot;,&quot;title&quot;:&quot;Modern Trends in Hyperspectral Image Analysis: A Review&quot;,&quot;author&quot;:[{&quot;family&quot;:&quot;Khan&quot;,&quot;given&quot;:&quot;Muhammad Jaleed&quot;,&quot;parse-names&quot;:false,&quot;dropping-particle&quot;:&quot;&quot;,&quot;non-dropping-particle&quot;:&quot;&quot;},{&quot;family&quot;:&quot;Khan&quot;,&quot;given&quot;:&quot;Hamid Saeed&quot;,&quot;parse-names&quot;:false,&quot;dropping-particle&quot;:&quot;&quot;,&quot;non-dropping-particle&quot;:&quot;&quot;},{&quot;family&quot;:&quot;Yousaf&quot;,&quot;given&quot;:&quot;Adeel&quot;,&quot;parse-names&quot;:false,&quot;dropping-particle&quot;:&quot;&quot;,&quot;non-dropping-particle&quot;:&quot;&quot;},{&quot;family&quot;:&quot;Khurshid&quot;,&quot;given&quot;:&quot;Khurram&quot;,&quot;parse-names&quot;:false,&quot;dropping-particle&quot;:&quot;&quot;,&quot;non-dropping-particle&quot;:&quot;&quot;},{&quot;family&quot;:&quot;Abbas&quot;,&quot;given&quot;:&quot;Asad&quot;,&quot;parse-names&quot;:false,&quot;dropping-particle&quot;:&quot;&quot;,&quot;non-dropping-particle&quot;:&quot;&quot;}],&quot;container-title&quot;:&quot;IEEE Access&quot;,&quot;DOI&quot;:&quot;10.1109/ACCESS.2018.2812999&quot;,&quot;ISSN&quot;:&quot;21693536&quot;,&quot;issued&quot;:{&quot;date-parts&quot;:[[2018,3,12]]},&quot;page&quot;:&quot;14118-14129&quot;,&quot;abstract&quot;:&quot;Over the past three decades, significant developments have been made in hyperspectral imaging due to which it has emerged as an effective tool in numerous civil, environmental, and military applications. Modern sensor technologies are capable of covering large surfaces of earth with exceptional spatial, spectral, and temporal resolutions. Due to these features, hyperspectral imaging has been effectively used in numerous remote sensing applications requiring estimation of physical parameters of many complex surfaces and identification of visually similar materials having fine spectral signatures. In the recent years, ground based hyperspectral imaging has gained immense interest in the research on electronic imaging for food inspection, forensic science, medical surgery and diagnosis, and military applications. This review focuses on the fundamentals of hyperspectral image analysis and its modern applications such as food quality and safety assessment, medical diagnosis and image guided surgery, forensic document examination, defense and homeland security, remote sensing applications such as precision agriculture and water resource management and material identification and mapping of artworks. Moreover, recent research on the use of hyperspectral imaging for examination of forgery detection in questioned documents, aided by deep learning, is also presented. This review can be a useful baseline for future research in hyperspectral image analysis.&quot;,&quot;publisher&quot;:&quot;Institute of Electrical and Electronics Engineers Inc.&quot;,&quot;volume&quot;:&quot;6&quot;,&quot;container-title-short&quot;:&quot;&quot;},&quot;isTemporary&quot;:false}]},{&quot;citationID&quot;:&quot;MENDELEY_CITATION_5ff830b1-5052-4666-b2d5-03203a4f476b&quot;,&quot;properties&quot;:{&quot;noteIndex&quot;:0},&quot;isEdited&quot;:false,&quot;manualOverride&quot;:{&quot;isManuallyOverridden&quot;:false,&quot;citeprocText&quot;:&quot;[19]&quot;,&quot;manualOverrideText&quot;:&quot;&quot;},&quot;citationTag&quot;:&quot;MENDELEY_CITATION_v3_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&quot;,&quot;citationItems&quot;:[{&quot;id&quot;:&quot;bf171494-f422-37cc-bd4f-27a6dbea8266&quot;,&quot;itemData&quot;:{&quot;type&quot;:&quot;article-journal&quot;,&quot;id&quot;:&quot;bf171494-f422-37cc-bd4f-27a6dbea8266&quot;,&quot;title&quot;:&quot;A deep learning-based auto-segmentation system for organs-at-risk on whole-body computed tomography images for radiation therapy&quot;,&quot;author&quot;:[{&quot;family&quot;:&quot;Chen&quot;,&quot;given&quot;:&quot;Xuming&quot;,&quot;parse-names&quot;:false,&quot;dropping-particle&quot;:&quot;&quot;,&quot;non-dropping-particle&quot;:&quot;&quot;},{&quot;family&quot;:&quot;Sun&quot;,&quot;given&quot;:&quot;Shanlin&quot;,&quot;parse-names&quot;:false,&quot;dropping-particle&quot;:&quot;&quot;,&quot;non-dropping-particle&quot;:&quot;&quot;},{&quot;family&quot;:&quot;Bai&quot;,&quot;given&quot;:&quot;Narisu&quot;,&quot;parse-names&quot;:false,&quot;dropping-particle&quot;:&quot;&quot;,&quot;non-dropping-particle&quot;:&quot;&quot;},{&quot;family&quot;:&quot;Han&quot;,&quot;given&quot;:&quot;Kun&quot;,&quot;parse-names&quot;:false,&quot;dropping-particle&quot;:&quot;&quot;,&quot;non-dropping-particle&quot;:&quot;&quot;},{&quot;family&quot;:&quot;Liu&quot;,&quot;given&quot;:&quot;Qianqian&quot;,&quot;parse-names&quot;:false,&quot;dropping-particle&quot;:&quot;&quot;,&quot;non-dropping-particle&quot;:&quot;&quot;},{&quot;family&quot;:&quot;Yao&quot;,&quot;given&quot;:&quot;Shengyu&quot;,&quot;parse-names&quot;:false,&quot;dropping-particle&quot;:&quot;&quot;,&quot;non-dropping-particle&quot;:&quot;&quot;},{&quot;family&quot;:&quot;Tang&quot;,&quot;given&quot;:&quot;Hao&quot;,&quot;parse-names&quot;:false,&quot;dropping-particle&quot;:&quot;&quot;,&quot;non-dropping-particle&quot;:&quot;&quot;},{&quot;family&quot;:&quot;Zhang&quot;,&quot;given&quot;:&quot;Chupeng&quot;,&quot;parse-names&quot;:false,&quot;dropping-particle&quot;:&quot;&quot;,&quot;non-dropping-particle&quot;:&quot;&quot;},{&quot;family&quot;:&quot;Lu&quot;,&quot;given&quot;:&quot;Zhipeng&quot;,&quot;parse-names&quot;:false,&quot;dropping-particle&quot;:&quot;&quot;,&quot;non-dropping-particle&quot;:&quot;&quot;},{&quot;family&quot;:&quot;Huang&quot;,&quot;given&quot;:&quot;Qian&quot;,&quot;parse-names&quot;:false,&quot;dropping-particle&quot;:&quot;&quot;,&quot;non-dropping-particle&quot;:&quot;&quot;},{&quot;family&quot;:&quot;Zhao&quot;,&quot;given&quot;:&quot;Guoqi&quot;,&quot;parse-names&quot;:false,&quot;dropping-particle&quot;:&quot;&quot;,&quot;non-dropping-particle&quot;:&quot;&quot;},{&quot;family&quot;:&quot;Xu&quot;,&quot;given&quot;:&quot;Yi&quot;,&quot;parse-names&quot;:false,&quot;dropping-particle&quot;:&quot;&quot;,&quot;non-dropping-particle&quot;:&quot;&quot;},{&quot;family&quot;:&quot;Chen&quot;,&quot;given&quot;:&quot;Tingfeng&quot;,&quot;parse-names&quot;:false,&quot;dropping-particle&quot;:&quot;&quot;,&quot;non-dropping-particle&quot;:&quot;&quot;},{&quot;family&quot;:&quot;Xie&quot;,&quot;given&quot;:&quot;Xiaohui&quot;,&quot;parse-names&quot;:false,&quot;dropping-particle&quot;:&quot;&quot;,&quot;non-dropping-particle&quot;:&quot;&quot;},{&quot;family&quot;:&quot;Liu&quot;,&quot;given&quot;:&quot;Yong&quot;,&quot;parse-names&quot;:false,&quot;dropping-particle&quot;:&quot;&quot;,&quot;non-dropping-particle&quot;:&quot;&quot;}],&quot;container-title&quot;:&quot;Radiotherapy and Oncology&quot;,&quot;DOI&quot;:&quot;10.1016/j.radonc.2021.04.019&quot;,&quot;ISSN&quot;:&quot;18790887&quot;,&quot;PMID&quot;:&quot;33961914&quot;,&quot;issued&quot;:{&quot;date-parts&quot;:[[2021,7,1]]},&quot;page&quot;:&quot;175-184&quot;,&quot;abstract&quot;:&quot;Background and purpose: Delineating organs at risk (OARs) on computed tomography (CT) images is an essential step in radiation therapy; however, it is notoriously time-consuming and prone to inter-observer variation. Herein, we report a deep learning-based automatic segmentation (AS) algorithm (WBNet) that can accurately and efficiently delineate all major OARs in the entire body directly on CT scans. Materials and methods: We collected 755 CT scans of the head and neck, thorax, abdomen, and pelvis and manually delineated 50 OARs on the CT images. The CT images with contours were split into training and test sets consisting of 505 and 250 cases, respectively, to develop and validate WBNet. The volumetric Dice similarity coefficient (DSC) and 95th-percentile Hausdorff distance (95% HD) were calculated to evaluate delineation quality for each OAR. We compared the performance of WBNet with three AS algorithms: one commercial multi-atlas-based automatic segmentation (ABAS) software, and two deep learning-based AS algorithms, namely, AnatomyNet and nnU-Net. We have also evaluated the time saving and dose accuracy of WBNet. Results: WBNet achieved average DSCs of 0.84 and 0.81 on in-house and public datasets, respectively, which outperformed ABAS, AnatomyNet, and nnU-Net. WBNet could reduce the delineation time significantly and perform well in treatment planning, with clinically acceptable dose differences compared with those in manual delineation. Conclusion: This study shows the feasibility and benefits of using WBNet in clinical practice.&quot;,&quot;publisher&quot;:&quot;Elsevier Ireland Ltd&quot;,&quot;volume&quot;:&quot;160&quot;,&quot;container-title-short&quot;:&quot;&quot;},&quot;isTemporary&quot;:false}]},{&quot;citationID&quot;:&quot;MENDELEY_CITATION_c66ea98e-85d3-481f-8933-95e28b3e03bf&quot;,&quot;properties&quot;:{&quot;noteIndex&quot;:0},&quot;isEdited&quot;:false,&quot;manualOverride&quot;:{&quot;isManuallyOverridden&quot;:false,&quot;citeprocText&quot;:&quot;[20]&quot;,&quot;manualOverrideText&quot;:&quot;&quot;},&quot;citationTag&quot;:&quot;MENDELEY_CITATION_v3_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&quot;,&quot;citationItems&quot;:[{&quot;id&quot;:&quot;144ce87f-89fe-33ed-9f9a-be2c78669548&quot;,&quot;itemData&quot;:{&quot;type&quot;:&quot;article-journal&quot;,&quot;id&quot;:&quot;144ce87f-89fe-33ed-9f9a-be2c78669548&quot;,&quot;title&quot;:&quot;CHAOS Challenge - combined (CT-MR) healthy abdominal organ segmentation&quot;,&quot;author&quot;:[{&quot;family&quot;:&quot;Kavur&quot;,&quot;given&quot;:&quot;A. Emre&quot;,&quot;parse-names&quot;:false,&quot;dropping-particle&quot;:&quot;&quot;,&quot;non-dropping-particle&quot;:&quot;&quot;},{&quot;family&quot;:&quot;Gezer&quot;,&quot;given&quot;:&quot;N. Sinem&quot;,&quot;parse-names&quot;:false,&quot;dropping-particle&quot;:&quot;&quot;,&quot;non-dropping-particle&quot;:&quot;&quot;},{&quot;family&quot;:&quot;Barış&quot;,&quot;given&quot;:&quot;Mustafa&quot;,&quot;parse-names&quot;:false,&quot;dropping-particle&quot;:&quot;&quot;,&quot;non-dropping-particle&quot;:&quot;&quot;},{&quot;family&quot;:&quot;Aslan&quot;,&quot;given&quot;:&quot;Sinem&quot;,&quot;parse-names&quot;:false,&quot;dropping-particle&quot;:&quot;&quot;,&quot;non-dropping-particle&quot;:&quot;&quot;},{&quot;family&quot;:&quot;Conze&quot;,&quot;given&quot;:&quot;Pierre-Henri&quot;,&quot;parse-names&quot;:false,&quot;dropping-particle&quot;:&quot;&quot;,&quot;non-dropping-particle&quot;:&quot;&quot;},{&quot;family&quot;:&quot;Groza&quot;,&quot;given&quot;:&quot;Vladimir&quot;,&quot;parse-names&quot;:false,&quot;dropping-particle&quot;:&quot;&quot;,&quot;non-dropping-particle&quot;:&quot;&quot;},{&quot;family&quot;:&quot;Pham&quot;,&quot;given&quot;:&quot;Duc Duy&quot;,&quot;parse-names&quot;:false,&quot;dropping-particle&quot;:&quot;&quot;,&quot;non-dropping-particle&quot;:&quot;&quot;},{&quot;family&quot;:&quot;Chatterjee&quot;,&quot;given&quot;:&quot;Soumick&quot;,&quot;parse-names&quot;:false,&quot;dropping-particle&quot;:&quot;&quot;,&quot;non-dropping-particle&quot;:&quot;&quot;},{&quot;family&quot;:&quot;Ernst&quot;,&quot;given&quot;:&quot;Philipp&quot;,&quot;parse-names&quot;:false,&quot;dropping-particle&quot;:&quot;&quot;,&quot;non-dropping-particle&quot;:&quot;&quot;},{&quot;family&quot;:&quot;Özkan&quot;,&quot;given&quot;:&quot;Savaş&quot;,&quot;parse-names&quot;:false,&quot;dropping-particle&quot;:&quot;&quot;,&quot;non-dropping-particle&quot;:&quot;&quot;},{&quot;family&quot;:&quot;Baydar&quot;,&quot;given&quot;:&quot;Bora&quot;,&quot;parse-names&quot;:false,&quot;dropping-particle&quot;:&quot;&quot;,&quot;non-dropping-particle&quot;:&quot;&quot;},{&quot;family&quot;:&quot;Lachinov&quot;,&quot;given&quot;:&quot;Dmitry&quot;,&quot;parse-names&quot;:false,&quot;dropping-particle&quot;:&quot;&quot;,&quot;non-dropping-particle&quot;:&quot;&quot;},{&quot;family&quot;:&quot;Han&quot;,&quot;given&quot;:&quot;Shuo&quot;,&quot;parse-names&quot;:false,&quot;dropping-particle&quot;:&quot;&quot;,&quot;non-dropping-particle&quot;:&quot;&quot;},{&quot;family&quot;:&quot;Pauli&quot;,&quot;given&quot;:&quot;Josef&quot;,&quot;parse-names&quot;:false,&quot;dropping-particle&quot;:&quot;&quot;,&quot;non-dropping-particle&quot;:&quot;&quot;},{&quot;family&quot;:&quot;Isensee&quot;,&quot;given&quot;:&quot;Fabian&quot;,&quot;parse-names&quot;:false,&quot;dropping-particle&quot;:&quot;&quot;,&quot;non-dropping-particle&quot;:&quot;&quot;},{&quot;family&quot;:&quot;Perkonigg&quot;,&quot;given&quot;:&quot;Matthias&quot;,&quot;parse-names&quot;:false,&quot;dropping-particle&quot;:&quot;&quot;,&quot;non-dropping-particle&quot;:&quot;&quot;},{&quot;family&quot;:&quot;Sathish&quot;,&quot;given&quot;:&quot;Rachana&quot;,&quot;parse-names&quot;:false,&quot;dropping-particle&quot;:&quot;&quot;,&quot;non-dropping-particle&quot;:&quot;&quot;},{&quot;family&quot;:&quot;Rajan&quot;,&quot;given&quot;:&quot;Ronnie&quot;,&quot;parse-names&quot;:false,&quot;dropping-particle&quot;:&quot;&quot;,&quot;non-dropping-particle&quot;:&quot;&quot;},{&quot;family&quot;:&quot;Sheet&quot;,&quot;given&quot;:&quot;Debdoot&quot;,&quot;parse-names&quot;:false,&quot;dropping-particle&quot;:&quot;&quot;,&quot;non-dropping-particle&quot;:&quot;&quot;},{&quot;family&quot;:&quot;Dovletov&quot;,&quot;given&quot;:&quot;Gurbandurdy&quot;,&quot;parse-names&quot;:false,&quot;dropping-particle&quot;:&quot;&quot;,&quot;non-dropping-particle&quot;:&quot;&quot;},{&quot;family&quot;:&quot;Speck&quot;,&quot;given&quot;:&quot;Oliver&quot;,&quot;parse-names&quot;:false,&quot;dropping-particle&quot;:&quot;&quot;,&quot;non-dropping-particle&quot;:&quot;&quot;},{&quot;family&quot;:&quot;Nürnberger&quot;,&quot;given&quot;:&quot;Andreas&quot;,&quot;parse-names&quot;:false,&quot;dropping-particle&quot;:&quot;&quot;,&quot;non-dropping-particle&quot;:&quot;&quot;},{&quot;family&quot;:&quot;Maier-Hein&quot;,&quot;given&quot;:&quot;Klaus H.&quot;,&quot;parse-names&quot;:false,&quot;dropping-particle&quot;:&quot;&quot;,&quot;non-dropping-particle&quot;:&quot;&quot;},{&quot;family&quot;:&quot;Bozdağı Akar&quot;,&quot;given&quot;:&quot;Gözde&quot;,&quot;parse-names&quot;:false,&quot;dropping-particle&quot;:&quot;&quot;,&quot;non-dropping-particle&quot;:&quot;&quot;},{&quot;family&quot;:&quot;Ünal&quot;,&quot;given&quot;:&quot;Gözde&quot;,&quot;parse-names&quot;:false,&quot;dropping-particle&quot;:&quot;&quot;,&quot;non-dropping-particle&quot;:&quot;&quot;},{&quot;family&quot;:&quot;Dicle&quot;,&quot;given&quot;:&quot;Oğuz&quot;,&quot;parse-names&quot;:false,&quot;dropping-particle&quot;:&quot;&quot;,&quot;non-dropping-particle&quot;:&quot;&quot;},{&quot;family&quot;:&quot;Selver&quot;,&quot;given&quot;:&quot;M. Alper&quot;,&quot;parse-names&quot;:false,&quot;dropping-particle&quot;:&quot;&quot;,&quot;non-dropping-particle&quot;:&quot;&quot;}],&quot;container-title&quot;:&quot;Medical Image Analysis&quot;,&quot;container-title-short&quot;:&quot;Med Image Anal&quot;,&quot;DOI&quot;:&quot;10.1016/j.media.2020.101950&quot;,&quot;ISSN&quot;:&quot;13618415&quot;,&quot;issued&quot;:{&quot;date-parts&quot;:[[2021,4]]},&quot;page&quot;:&quot;101950&quot;,&quot;volume&quot;:&quot;69&quot;},&quot;isTemporary&quot;:false}]},{&quot;citationID&quot;:&quot;MENDELEY_CITATION_85ad3a94-76c9-4b10-82a4-874de8780891&quot;,&quot;properties&quot;:{&quot;noteIndex&quot;:0},&quot;isEdited&quot;:false,&quot;manualOverride&quot;:{&quot;isManuallyOverridden&quot;:false,&quot;citeprocText&quot;:&quot;[21]&quot;,&quot;manualOverrideText&quot;:&quot;&quot;},&quot;citationTag&quot;:&quot;MENDELEY_CITATION_v3_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&quot;,&quot;citationItems&quot;:[{&quot;id&quot;:&quot;3c93989a-4779-31f1-8891-55f5d653c316&quot;,&quot;itemData&quot;:{&quot;type&quot;:&quot;article-journal&quot;,&quot;id&quot;:&quot;3c93989a-4779-31f1-8891-55f5d653c316&quot;,&quot;title&quot;:&quot;Unsupervised Bidirectional Cross-Modality Adaptation via Deeply Synergistic Image and Feature Alignment for Medical Image Segmentation&quot;,&quot;author&quot;:[{&quot;family&quot;:&quot;Chen&quot;,&quot;given&quot;:&quot;Cheng&quot;,&quot;parse-names&quot;:false,&quot;dropping-particle&quot;:&quot;&quot;,&quot;non-dropping-particle&quot;:&quot;&quot;},{&quot;family&quot;:&quot;Dou&quot;,&quot;given&quot;:&quot;Qi&quot;,&quot;parse-names&quot;:false,&quot;dropping-particle&quot;:&quot;&quot;,&quot;non-dropping-particle&quot;:&quot;&quot;},{&quot;family&quot;:&quot;Chen&quot;,&quot;given&quot;:&quot;Hao&quot;,&quot;parse-names&quot;:false,&quot;dropping-particle&quot;:&quot;&quot;,&quot;non-dropping-particle&quot;:&quot;&quot;},{&quot;family&quot;:&quot;Qin&quot;,&quot;given&quot;:&quot;Jing&quot;,&quot;parse-names&quot;:false,&quot;dropping-particle&quot;:&quot;&quot;,&quot;non-dropping-particle&quot;:&quot;&quot;},{&quot;family&quot;:&quot;Heng&quot;,&quot;given&quot;:&quot;Pheng Ann&quot;,&quot;parse-names&quot;:false,&quot;dropping-particle&quot;:&quot;&quot;,&quot;non-dropping-particle&quot;:&quot;&quot;}],&quot;container-title&quot;:&quot;IEEE Transactions on Medical Imaging&quot;,&quot;container-title-short&quot;:&quot;IEEE Trans Med Imaging&quot;,&quot;DOI&quot;:&quot;10.1109/TMI.2020.2972701&quot;,&quot;ISSN&quot;:&quot;1558254X&quot;,&quot;PMID&quot;:&quot;32054572&quot;,&quot;issued&quot;:{&quot;date-parts&quot;:[[2020,7,1]]},&quot;page&quot;:&quot;2494-2505&quot;,&quot;abstract&quot;:&quot;Unsupervised domain adaptation has increasingly gained interest in medical image computing, aiming to tackle the performance degradation of deep neural networks when being deployed to unseen data with heterogeneous characteristics. In this work, we present a novel unsupervised domain adaptation framework, named as Synergistic Image and Feature Alignment (SIFA), to effectively adapt a segmentation network to an unlabeled target domain. Our proposed SIFA conducts synergistic alignment of domains from both image and feature perspectives. In particular, we simultaneously transform the appearance of images across domains and enhance domain-invariance of the extracted features by leveraging adversarial learning in multiple aspects and with a deeply supervised mechanism. The feature encoder is shared between both adaptive perspectives to leverage their mutual benefits via end-to-end learning. We have extensively evaluated our method with cardiac substructure segmentation and abdominal multi-organ segmentation for bidirectional cross-modality adaptation between MRI and CT images. Experimental results on two different tasks demonstrate that our SIFA method is effective in improving segmentation performance on unlabeled target images, and outperforms the state-of-the-art domain adaptation approaches by a large margin.&quot;,&quot;publisher&quot;:&quot;Institute of Electrical and Electronics Engineers Inc.&quot;,&quot;issue&quot;:&quot;7&quot;,&quot;volume&quot;:&quot;39&quot;},&quot;isTemporary&quot;:false}]},{&quot;citationID&quot;:&quot;MENDELEY_CITATION_5692c867-c35d-4974-896a-2a09b60588f5&quot;,&quot;properties&quot;:{&quot;noteIndex&quot;:0},&quot;isEdited&quot;:false,&quot;manualOverride&quot;:{&quot;isManuallyOverridden&quot;:false,&quot;citeprocText&quot;:&quot;[22]&quot;,&quot;manualOverrideText&quot;:&quot;&quot;},&quot;citationTag&quot;:&quot;MENDELEY_CITATION_v3_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&quot;,&quot;citationItems&quot;:[{&quot;id&quot;:&quot;655ef706-757c-3fb2-b147-a56b63347056&quot;,&quot;itemData&quot;:{&quot;type&quot;:&quot;article-journal&quot;,&quot;id&quot;:&quot;655ef706-757c-3fb2-b147-a56b63347056&quot;,&quot;title&quot;:&quot;Unified generative adversarial networks for multimodal segmentation from unpaired 3D medical images&quot;,&quot;author&quot;:[{&quot;family&quot;:&quot;Yuan&quot;,&quot;given&quot;:&quot;Wenguang&quot;,&quot;parse-names&quot;:false,&quot;dropping-particle&quot;:&quot;&quot;,&quot;non-dropping-particle&quot;:&quot;&quot;},{&quot;family&quot;:&quot;Wei&quot;,&quot;given&quot;:&quot;Jia&quot;,&quot;parse-names&quot;:false,&quot;dropping-particle&quot;:&quot;&quot;,&quot;non-dropping-particle&quot;:&quot;&quot;},{&quot;family&quot;:&quot;Wang&quot;,&quot;given&quot;:&quot;Jiabing&quot;,&quot;parse-names&quot;:false,&quot;dropping-particle&quot;:&quot;&quot;,&quot;non-dropping-particle&quot;:&quot;&quot;},{&quot;family&quot;:&quot;Ma&quot;,&quot;given&quot;:&quot;Qianli&quot;,&quot;parse-names&quot;:false,&quot;dropping-particle&quot;:&quot;&quot;,&quot;non-dropping-particle&quot;:&quot;&quot;},{&quot;family&quot;:&quot;Tasdizen&quot;,&quot;given&quot;:&quot;Tolga&quot;,&quot;parse-names&quot;:false,&quot;dropping-particle&quot;:&quot;&quot;,&quot;non-dropping-particle&quot;:&quot;&quot;}],&quot;container-title&quot;:&quot;Medical Image Analysis&quot;,&quot;container-title-short&quot;:&quot;Med Image Anal&quot;,&quot;DOI&quot;:&quot;10.1016/j.media.2020.101731&quot;,&quot;ISSN&quot;:&quot;13618415&quot;,&quot;issued&quot;:{&quot;date-parts&quot;:[[2020,8]]},&quot;page&quot;:&quot;101731&quot;,&quot;volume&quot;:&quot;64&quot;},&quot;isTemporary&quot;:false}]},{&quot;citationID&quot;:&quot;MENDELEY_CITATION_41d09d03-0a66-4436-97cd-1bbc8c71131f&quot;,&quot;properties&quot;:{&quot;noteIndex&quot;:0},&quot;isEdited&quot;:false,&quot;manualOverride&quot;:{&quot;isManuallyOverridden&quot;:false,&quot;citeprocText&quot;:&quot;[23]&quot;,&quot;manualOverrideText&quot;:&quot;&quot;},&quot;citationTag&quot;:&quot;MENDELEY_CITATION_v3_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&quot;,&quot;citationItems&quot;:[{&quot;id&quot;:&quot;e3977b5b-5179-3ef8-a5da-dec916436fab&quot;,&quot;itemData&quot;:{&quot;type&quot;:&quot;article-journal&quot;,&quot;id&quot;:&quot;e3977b5b-5179-3ef8-a5da-dec916436fab&quot;,&quot;title&quot;:&quot;Synthetic CT‐aided multiorgan segmentation for CBCT‐guided adaptive pancreatic radiotherapy&quot;,&quot;author&quot;:[{&quot;family&quot;:&quot;Dai&quot;,&quot;given&quot;:&quot;Xianjin&quot;,&quot;parse-names&quot;:false,&quot;dropping-particle&quot;:&quot;&quot;,&quot;non-dropping-particle&quot;:&quot;&quot;},{&quot;family&quot;:&quot;Lei&quot;,&quot;given&quot;:&quot;Yang&quot;,&quot;parse-names&quot;:false,&quot;dropping-particle&quot;:&quot;&quot;,&quot;non-dropping-particle&quot;:&quot;&quot;},{&quot;family&quot;:&quot;Wynne&quot;,&quot;given&quot;:&quot;Jacob&quot;,&quot;parse-names&quot;:false,&quot;dropping-particle&quot;:&quot;&quot;,&quot;non-dropping-particle&quot;:&quot;&quot;},{&quot;family&quot;:&quot;Janopaul‐Naylor&quot;,&quot;given&quot;:&quot;James&quot;,&quot;parse-names&quot;:false,&quot;dropping-particle&quot;:&quot;&quot;,&quot;non-dropping-particle&quot;:&quot;&quot;},{&quot;family&quot;:&quot;Wang&quot;,&quot;given&quot;:&quot;Tonghe&quot;,&quot;parse-names&quot;:false,&quot;dropping-particle&quot;:&quot;&quot;,&quot;non-dropping-particle&quot;:&quot;&quot;},{&quot;family&quot;:&quot;Roper&quot;,&quot;given&quot;:&quot;Justin&quot;,&quot;parse-names&quot;:false,&quot;dropping-particle&quot;:&quot;&quot;,&quot;non-dropping-particle&quot;:&quot;&quot;},{&quot;family&quot;:&quot;Curran&quot;,&quot;given&quot;:&quot;Walter J.&quot;,&quot;parse-names&quot;:false,&quot;dropping-particle&quot;:&quot;&quot;,&quot;non-dropping-particle&quot;:&quot;&quot;},{&quot;family&quot;:&quot;Liu&quot;,&quot;given&quot;:&quot;Tian&quot;,&quot;parse-names&quot;:false,&quot;dropping-particle&quot;:&quot;&quot;,&quot;non-dropping-particle&quot;:&quot;&quot;},{&quot;family&quot;:&quot;Patel&quot;,&quot;given&quot;:&quot;Pretesh&quot;,&quot;parse-names&quot;:false,&quot;dropping-particle&quot;:&quot;&quot;,&quot;non-dropping-particle&quot;:&quot;&quot;},{&quot;family&quot;:&quot;Yang&quot;,&quot;given&quot;:&quot;Xiaofeng&quot;,&quot;parse-names&quot;:false,&quot;dropping-particle&quot;:&quot;&quot;,&quot;non-dropping-particle&quot;:&quot;&quot;}],&quot;container-title&quot;:&quot;Medical Physics&quot;,&quot;container-title-short&quot;:&quot;Med Phys&quot;,&quot;DOI&quot;:&quot;10.1002/mp.15264&quot;,&quot;ISSN&quot;:&quot;0094-2405&quot;,&quot;issued&quot;:{&quot;date-parts&quot;:[[2021,11,13]]},&quot;page&quot;:&quot;7063-7073&quot;,&quot;issue&quot;:&quot;11&quot;,&quot;volume&quot;:&quot;48&quot;},&quot;isTemporary&quot;:false}]},{&quot;citationID&quot;:&quot;MENDELEY_CITATION_5b573677-2a7f-46d9-bead-307b207a407a&quot;,&quot;properties&quot;:{&quot;noteIndex&quot;:0},&quot;isEdited&quot;:false,&quot;manualOverride&quot;:{&quot;isManuallyOverridden&quot;:false,&quot;citeprocText&quot;:&quot;[24]&quot;,&quot;manualOverrideText&quot;:&quot;&quot;},&quot;citationTag&quot;:&quot;MENDELEY_CITATION_v3_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&quot;,&quot;citationItems&quot;:[{&quot;id&quot;:&quot;274a56ea-5cc0-360b-a5e4-abdaa7901652&quot;,&quot;itemData&quot;:{&quot;type&quot;:&quot;article-journal&quot;,&quot;id&quot;:&quot;274a56ea-5cc0-360b-a5e4-abdaa7901652&quot;,&quot;title&quot;:&quot;Automated Segmentation Method for Low Field 3D Stomach MRI Using Transferred Learning Image Enhancement Network&quot;,&quot;author&quot;:[{&quot;family&quot;:&quot;Huang&quot;,&quot;given&quot;:&quot;Luguang&quot;,&quot;parse-names&quot;:false,&quot;dropping-particle&quot;:&quot;&quot;,&quot;non-dropping-particle&quot;:&quot;&quot;},{&quot;family&quot;:&quot;Li&quot;,&quot;given&quot;:&quot;Mengbin&quot;,&quot;parse-names&quot;:false,&quot;dropping-particle&quot;:&quot;&quot;,&quot;non-dropping-particle&quot;:&quot;&quot;},{&quot;family&quot;:&quot;Gou&quot;,&quot;given&quot;:&quot;Shuiping&quot;,&quot;parse-names&quot;:false,&quot;dropping-particle&quot;:&quot;&quot;,&quot;non-dropping-particle&quot;:&quot;&quot;},{&quot;family&quot;:&quot;Zhang&quot;,&quot;given&quot;:&quot;Xiaopeng&quot;,&quot;parse-names&quot;:false,&quot;dropping-particle&quot;:&quot;&quot;,&quot;non-dropping-particle&quot;:&quot;&quot;},{&quot;family&quot;:&quot;Jiang&quot;,&quot;given&quot;:&quot;Kun&quot;,&quot;parse-names&quot;:false,&quot;dropping-particle&quot;:&quot;&quot;,&quot;non-dropping-particle&quot;:&quot;&quot;}],&quot;container-title&quot;:&quot;BioMed Research International&quot;,&quot;container-title-short&quot;:&quot;Biomed Res Int&quot;,&quot;DOI&quot;:&quot;10.1155/2021/6679603&quot;,&quot;ISSN&quot;:&quot;23146141&quot;,&quot;PMID&quot;:&quot;33628806&quot;,&quot;issued&quot;:{&quot;date-parts&quot;:[[2021]]},&quot;abstract&quot;:&quot;Accurate segmentation of abdominal organs has always been a difficult problem, especially for organs with cavities. And MRI-guided radiotherapy is particularly attractive for abdominal targets compared with low CT contrast. But in the limit of radiotherapy environment, only low field MRI segmentation can be used for stomach location, tracking, and treatment planning. In clinical applications, the existing 3D segmentation network model is trained by the low field MRI, and the segmentation result cannot be used in radiotherapy plan since the bad segmentation performance. Another way is that historical high field intensity MR images are directly used for data expansion to network learning; there will be a domain shift problem. How to use different domain images to improve the segmentation accuracy of deep neural network? A 3D low field MRI stomach segmentation method based on transfer learning image enhancement is proposed in this paper. In this method, Cycle Generative Adversarial Network (CycleGAN) is used to construct and learn the mapping relationship between high and low field intensity MRI and to overcome domain shift. Then, the image generated by the high field intensity MRI through the CycleGAN network is with transferred information as the extended data. The low field MRI combines these extended datasets to form the training data for training the 3D Res-Unet segmentation network. Furthermore, the convolution layer, batch normalization layer, and Relu layer together were replaced with a residual module to relieve the gradient disappearance of the neural network. The experimental results show that the Dice coefficient is 2.5 percent better than the baseline method. The over segmentation and under segmentation are reduced by 0.7 and 5.5 percent, respectively. And the sensitivity is improved by 6.4 percent.&quot;,&quot;publisher&quot;:&quot;Hindawi Limited&quot;,&quot;volume&quot;:&quot;2021&quot;},&quot;isTemporary&quot;:false}]},{&quot;citationID&quot;:&quot;MENDELEY_CITATION_eafce120-3a0a-43f8-8a9b-48163a2f5c9f&quot;,&quot;properties&quot;:{&quot;noteIndex&quot;:0},&quot;isEdited&quot;:false,&quot;manualOverride&quot;:{&quot;isManuallyOverridden&quot;:false,&quot;citeprocText&quot;:&quot;[25]&quot;,&quot;manualOverrideText&quot;:&quot;&quot;},&quot;citationTag&quot;:&quot;MENDELEY_CITATION_v3_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&quot;,&quot;citationItems&quot;:[{&quot;id&quot;:&quot;ab151305-780f-32c3-bebd-f17310458fa6&quot;,&quot;itemData&quot;:{&quot;type&quot;:&quot;article-journal&quot;,&quot;id&quot;:&quot;ab151305-780f-32c3-bebd-f17310458fa6&quot;,&quot;title&quot;:&quot;Annotation-efficient deep learning for automatic medical image segmentation&quot;,&quot;author&quot;:[{&quot;family&quot;:&quot;Wang&quot;,&quot;given&quot;:&quot;Shanshan&quot;,&quot;parse-names&quot;:false,&quot;dropping-particle&quot;:&quot;&quot;,&quot;non-dropping-particle&quot;:&quot;&quot;},{&quot;family&quot;:&quot;Li&quot;,&quot;given&quot;:&quot;Cheng&quot;,&quot;parse-names&quot;:false,&quot;dropping-particle&quot;:&quot;&quot;,&quot;non-dropping-particle&quot;:&quot;&quot;},{&quot;family&quot;:&quot;Wang&quot;,&quot;given&quot;:&quot;Rongpin&quot;,&quot;parse-names&quot;:false,&quot;dropping-particle&quot;:&quot;&quot;,&quot;non-dropping-particle&quot;:&quot;&quot;},{&quot;family&quot;:&quot;Liu&quot;,&quot;given&quot;:&quot;Zaiyi&quot;,&quot;parse-names&quot;:false,&quot;dropping-particle&quot;:&quot;&quot;,&quot;non-dropping-particle&quot;:&quot;&quot;},{&quot;family&quot;:&quot;Wang&quot;,&quot;given&quot;:&quot;Meiyun&quot;,&quot;parse-names&quot;:false,&quot;dropping-particle&quot;:&quot;&quot;,&quot;non-dropping-particle&quot;:&quot;&quot;},{&quot;family&quot;:&quot;Tan&quot;,&quot;given&quot;:&quot;Hongna&quot;,&quot;parse-names&quot;:false,&quot;dropping-particle&quot;:&quot;&quot;,&quot;non-dropping-particle&quot;:&quot;&quot;},{&quot;family&quot;:&quot;Wu&quot;,&quot;given&quot;:&quot;Yaping&quot;,&quot;parse-names&quot;:false,&quot;dropping-particle&quot;:&quot;&quot;,&quot;non-dropping-particle&quot;:&quot;&quot;},{&quot;family&quot;:&quot;Liu&quot;,&quot;given&quot;:&quot;Xinfeng&quot;,&quot;parse-names&quot;:false,&quot;dropping-particle&quot;:&quot;&quot;,&quot;non-dropping-particle&quot;:&quot;&quot;},{&quot;family&quot;:&quot;Sun&quot;,&quot;given&quot;:&quot;Hui&quot;,&quot;parse-names&quot;:false,&quot;dropping-particle&quot;:&quot;&quot;,&quot;non-dropping-particle&quot;:&quot;&quot;},{&quot;family&quot;:&quot;Yang&quot;,&quot;given&quot;:&quot;Rui&quot;,&quot;parse-names&quot;:false,&quot;dropping-particle&quot;:&quot;&quot;,&quot;non-dropping-particle&quot;:&quot;&quot;},{&quot;family&quot;:&quot;Liu&quot;,&quot;given&quot;:&quot;Xin&quot;,&quot;parse-names&quot;:false,&quot;dropping-particle&quot;:&quot;&quot;,&quot;non-dropping-particle&quot;:&quot;&quot;},{&quot;family&quot;:&quot;Chen&quot;,&quot;given&quot;:&quot;Jie&quot;,&quot;parse-names&quot;:false,&quot;dropping-particle&quot;:&quot;&quot;,&quot;non-dropping-particle&quot;:&quot;&quot;},{&quot;family&quot;:&quot;Zhou&quot;,&quot;given&quot;:&quot;Huihui&quot;,&quot;parse-names&quot;:false,&quot;dropping-particle&quot;:&quot;&quot;,&quot;non-dropping-particle&quot;:&quot;&quot;},{&quot;family&quot;:&quot;Ayed&quot;,&quot;given&quot;:&quot;Ismail&quot;,&quot;parse-names&quot;:false,&quot;dropping-particle&quot;:&quot;&quot;,&quot;non-dropping-particle&quot;:&quot;Ben&quot;},{&quot;family&quot;:&quot;Zheng&quot;,&quot;given&quot;:&quot;Hairong&quot;,&quot;parse-names&quot;:false,&quot;dropping-particle&quot;:&quot;&quot;,&quot;non-dropping-particle&quot;:&quot;&quot;}],&quot;container-title&quot;:&quot;Nature Communications&quot;,&quot;container-title-short&quot;:&quot;Nat Commun&quot;,&quot;DOI&quot;:&quot;10.1038/s41467-021-26216-9&quot;,&quot;ISSN&quot;:&quot;20411723&quot;,&quot;PMID&quot;:&quot;34625565&quot;,&quot;issued&quot;:{&quot;date-parts&quot;:[[2021,12,1]]},&quot;abstract&quot;:&quot;Automatic medical image segmentation plays a critical role in scientific research and medical care. Existing high-performance deep learning methods typically rely on large training datasets with high-quality manual annotations, which are difficult to obtain in many clinical applications. Here, we introduce Annotation-effIcient Deep lEarning (AIDE), an open-source framework to handle imperfect training datasets. Methodological analyses and empirical evaluations are conducted, and we demonstrate that AIDE surpasses conventional fully-supervised models by presenting better performance on open datasets possessing scarce or noisy annotations. We further test AIDE in a real-life case study for breast tumor segmentation. Three datasets containing 11,852 breast images from three medical centers are employed, and AIDE, utilizing 10% training annotations, consistently produces segmentation maps comparable to those generated by fully-supervised counterparts or provided by independent radiologists. The 10-fold enhanced efficiency in utilizing expert labels has the potential to promote a wide range of biomedical applications.&quot;,&quot;publisher&quot;:&quot;Nature Research&quot;,&quot;issue&quot;:&quot;1&quot;,&quot;volume&quot;:&quot;12&quot;},&quot;isTemporary&quot;:false}]},{&quot;citationID&quot;:&quot;MENDELEY_CITATION_aeef87b8-5961-463a-a405-c5b518be1b1f&quot;,&quot;properties&quot;:{&quot;noteIndex&quot;:0},&quot;isEdited&quot;:false,&quot;manualOverride&quot;:{&quot;isManuallyOverridden&quot;:false,&quot;citeprocText&quot;:&quot;[26]&quot;,&quot;manualOverrideText&quot;:&quot;&quot;},&quot;citationTag&quot;:&quot;MENDELEY_CITATION_v3_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&quot;,&quot;citationItems&quot;:[{&quot;id&quot;:&quot;768b2319-e4f7-3094-a045-f2ba4f174828&quot;,&quot;itemData&quot;:{&quot;type&quot;:&quot;article-journal&quot;,&quot;id&quot;:&quot;768b2319-e4f7-3094-a045-f2ba4f174828&quot;,&quot;title&quot;:&quot;3D Image Segmentation With Sparse Annotation by Self-Training and Internal Registration&quot;,&quot;author&quot;:[{&quot;family&quot;:&quot;Bitarafan&quot;,&quot;given&quot;:&quot;Adeleh&quot;,&quot;parse-names&quot;:false,&quot;dropping-particle&quot;:&quot;&quot;,&quot;non-dropping-particle&quot;:&quot;&quot;},{&quot;family&quot;:&quot;Nikdan&quot;,&quot;given&quot;:&quot;Mahdi&quot;,&quot;parse-names&quot;:false,&quot;dropping-particle&quot;:&quot;&quot;,&quot;non-dropping-particle&quot;:&quot;&quot;},{&quot;family&quot;:&quot;Baghshah&quot;,&quot;given&quot;:&quot;Mahdieh Soleymani&quot;,&quot;parse-names&quot;:false,&quot;dropping-particle&quot;:&quot;&quot;,&quot;non-dropping-particle&quot;:&quot;&quot;}],&quot;container-title&quot;:&quot;IEEE Journal of Biomedical and Health Informatics&quot;,&quot;container-title-short&quot;:&quot;IEEE J Biomed Health Inform&quot;,&quot;DOI&quot;:&quot;10.1109/JBHI.2020.3038847&quot;,&quot;ISSN&quot;:&quot;2168-2194&quot;,&quot;issued&quot;:{&quot;date-parts&quot;:[[2021,7]]},&quot;page&quot;:&quot;2665-2672&quot;,&quot;issue&quot;:&quot;7&quot;,&quot;volume&quot;:&quot;25&quot;},&quot;isTemporary&quot;:false}]},{&quot;citationID&quot;:&quot;MENDELEY_CITATION_c51c7995-72ab-4866-a96d-fa96a4ca03d1&quot;,&quot;properties&quot;:{&quot;noteIndex&quot;:0},&quot;isEdited&quot;:false,&quot;manualOverride&quot;:{&quot;isManuallyOverridden&quot;:false,&quot;citeprocText&quot;:&quot;[27]&quot;,&quot;manualOverrideText&quot;:&quot;&quot;},&quot;citationTag&quot;:&quot;MENDELEY_CITATION_v3_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&quot;,&quot;citationItems&quot;:[{&quot;id&quot;:&quot;417f787c-0bb2-324e-b6fb-086b58f572da&quot;,&quot;itemData&quot;:{&quot;type&quot;:&quot;article-journal&quot;,&quot;id&quot;:&quot;417f787c-0bb2-324e-b6fb-086b58f572da&quot;,&quot;title&quot;:&quot;Automatic tissue segmentation of hyperspectral images in liver and head neck surgeries using machine learning&quot;,&quot;author&quot;:[{&quot;family&quot;:&quot;Cervantes-Sanchez&quot;,&quot;given&quot;:&quot;Fernando&quot;,&quot;parse-names&quot;:false,&quot;dropping-particle&quot;:&quot;&quot;,&quot;non-dropping-particle&quot;:&quot;&quot;},{&quot;family&quot;:&quot;Maktabi&quot;,&quot;given&quot;:&quot;Marianne&quot;,&quot;parse-names&quot;:false,&quot;dropping-particle&quot;:&quot;&quot;,&quot;non-dropping-particle&quot;:&quot;&quot;},{&quot;family&quot;:&quot;Köhler&quot;,&quot;given&quot;:&quot;Hannes&quot;,&quot;parse-names&quot;:false,&quot;dropping-particle&quot;:&quot;&quot;,&quot;non-dropping-particle&quot;:&quot;&quot;},{&quot;family&quot;:&quot;Sucher&quot;,&quot;given&quot;:&quot;Robert&quot;,&quot;parse-names&quot;:false,&quot;dropping-particle&quot;:&quot;&quot;,&quot;non-dropping-particle&quot;:&quot;&quot;},{&quot;family&quot;:&quot;Rayes&quot;,&quot;given&quot;:&quot;Nada&quot;,&quot;parse-names&quot;:false,&quot;dropping-particle&quot;:&quot;&quot;,&quot;non-dropping-particle&quot;:&quot;&quot;},{&quot;family&quot;:&quot;Avina-Cervantes&quot;,&quot;given&quot;:&quot;Juan Gabriel&quot;,&quot;parse-names&quot;:false,&quot;dropping-particle&quot;:&quot;&quot;,&quot;non-dropping-particle&quot;:&quot;&quot;},{&quot;family&quot;:&quot;Cruz-Aceves&quot;,&quot;given&quot;:&quot;Ivan&quot;,&quot;parse-names&quot;:false,&quot;dropping-particle&quot;:&quot;&quot;,&quot;non-dropping-particle&quot;:&quot;&quot;},{&quot;family&quot;:&quot;Chalopin&quot;,&quot;given&quot;:&quot;Claire&quot;,&quot;parse-names&quot;:false,&quot;dropping-particle&quot;:&quot;&quot;,&quot;non-dropping-particle&quot;:&quot;&quot;}],&quot;container-title&quot;:&quot;Artificial Intelligence Surgery&quot;,&quot;DOI&quot;:&quot;10.20517/ais.2021.05&quot;,&quot;issued&quot;:{&quot;date-parts&quot;:[[2021]]},&quot;abstract&quot;:&quot;This article is licensed under a Creative Commons Attribution 4.0 International License (https://creativecommons.org/licenses/by/4.0/), which permits unrestricted use, sharing, adaptation, distribution and reproduction in any medium or format, for any purpose, even commercially, as long as you give appropriate credit to the original author(s) and the source, provide a link to the Creative Commons license, and indicate if changes were made. Abstract Aim: Proper identification in real time of different types of tissues during intraoperative procedures represents a vital and challenging task. This paper addresses tissue segmentation in two different medical applications using hyperspectral imaging (HSI) and machine learning in two main steps. Methods: The first step consists of data preprocessing designed to overcome the most common problems linked with HSI, involving inter-and intra-patient variability of the tissue spectra and the high dimensionality of the spectra. The preprocessing step involves outlier removal, spectral smoothing, normalization, and dimensionality reduction using principal component analysis applied in the spectral domain of HSI data. In the spatial domain, multiple levels of analysis are performed using Gaussian filters. The second step consists of tissue segmentation using an optimized machine learning model. The most suitable model was selected under statistical comparison of seven machine learning models involving three different levels of spatial analysis. Results: According to the experimental results, the U-Net achieves the highest precision (0.908) for detection of liver, bile duct, artery, and portal vein tissues in a set of 18 HSI data, while the logistic regression with the elasticnet&quot;,&quot;publisher&quot;:&quot;OAE Publishing Inc.&quot;,&quot;container-title-short&quot;:&quot;&quot;},&quot;isTemporary&quot;:false}]},{&quot;citationID&quot;:&quot;MENDELEY_CITATION_c52c7797-48bb-4c52-a978-1df2ceeb7308&quot;,&quot;properties&quot;:{&quot;noteIndex&quot;:0},&quot;isEdited&quot;:false,&quot;manualOverride&quot;:{&quot;isManuallyOverridden&quot;:false,&quot;citeprocText&quot;:&quot;[28]&quot;,&quot;manualOverrideText&quot;:&quot;&quot;},&quot;citationTag&quot;:&quot;MENDELEY_CITATION_v3_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&quot;,&quot;citationItems&quot;:[{&quot;id&quot;:&quot;3db87a2e-6f24-3ff0-aa7b-2a3a7badc3f3&quot;,&quot;itemData&quot;:{&quot;type&quot;:&quot;article-journal&quot;,&quot;id&quot;:&quot;3db87a2e-6f24-3ff0-aa7b-2a3a7badc3f3&quot;,&quot;title&quot;:&quot;Machine learning-based analysis of hyperspectral images for automated sepsis diagnosis&quot;,&quot;author&quot;:[{&quot;family&quot;:&quot;Dietrich&quot;,&quot;given&quot;:&quot;Maximilian&quot;,&quot;parse-names&quot;:false,&quot;dropping-particle&quot;:&quot;&quot;,&quot;non-dropping-particle&quot;:&quot;&quot;},{&quot;family&quot;:&quot;Seidlitz&quot;,&quot;given&quot;:&quot;Silvia&quot;,&quot;parse-names&quot;:false,&quot;dropping-particle&quot;:&quot;&quot;,&quot;non-dropping-particle&quot;:&quot;&quot;},{&quot;family&quot;:&quot;Schreck&quot;,&quot;given&quot;:&quot;Nicholas&quot;,&quot;parse-names&quot;:false,&quot;dropping-particle&quot;:&quot;&quot;,&quot;non-dropping-particle&quot;:&quot;&quot;},{&quot;family&quot;:&quot;Wiesenfarth&quot;,&quot;given&quot;:&quot;Manuel&quot;,&quot;parse-names&quot;:false,&quot;dropping-particle&quot;:&quot;&quot;,&quot;non-dropping-particle&quot;:&quot;&quot;},{&quot;family&quot;:&quot;Godau&quot;,&quot;given&quot;:&quot;Patrick&quot;,&quot;parse-names&quot;:false,&quot;dropping-particle&quot;:&quot;&quot;,&quot;non-dropping-particle&quot;:&quot;&quot;},{&quot;family&quot;:&quot;Tizabi&quot;,&quot;given&quot;:&quot;Minu&quot;,&quot;parse-names&quot;:false,&quot;dropping-particle&quot;:&quot;&quot;,&quot;non-dropping-particle&quot;:&quot;&quot;},{&quot;family&quot;:&quot;Sellner&quot;,&quot;given&quot;:&quot;Jan&quot;,&quot;parse-names&quot;:false,&quot;dropping-particle&quot;:&quot;&quot;,&quot;non-dropping-particle&quot;:&quot;&quot;},{&quot;family&quot;:&quot;Marx&quot;,&quot;given&quot;:&quot;Sebastian&quot;,&quot;parse-names&quot;:false,&quot;dropping-particle&quot;:&quot;&quot;,&quot;non-dropping-particle&quot;:&quot;&quot;},{&quot;family&quot;:&quot;Knödler&quot;,&quot;given&quot;:&quot;Samuel&quot;,&quot;parse-names&quot;:false,&quot;dropping-particle&quot;:&quot;&quot;,&quot;non-dropping-particle&quot;:&quot;&quot;},{&quot;family&quot;:&quot;Allers&quot;,&quot;given&quot;:&quot;Michael M.&quot;,&quot;parse-names&quot;:false,&quot;dropping-particle&quot;:&quot;&quot;,&quot;non-dropping-particle&quot;:&quot;&quot;},{&quot;family&quot;:&quot;Ayala&quot;,&quot;given&quot;:&quot;Leonardo&quot;,&quot;parse-names&quot;:false,&quot;dropping-particle&quot;:&quot;&quot;,&quot;non-dropping-particle&quot;:&quot;&quot;},{&quot;family&quot;:&quot;Schmidt&quot;,&quot;given&quot;:&quot;Karsten&quot;,&quot;parse-names&quot;:false,&quot;dropping-particle&quot;:&quot;&quot;,&quot;non-dropping-particle&quot;:&quot;&quot;},{&quot;family&quot;:&quot;Brenner&quot;,&quot;given&quot;:&quot;Thorsten&quot;,&quot;parse-names&quot;:false,&quot;dropping-particle&quot;:&quot;&quot;,&quot;non-dropping-particle&quot;:&quot;&quot;},{&quot;family&quot;:&quot;Studier-Fischer&quot;,&quot;given&quot;:&quot;Alexander&quot;,&quot;parse-names&quot;:false,&quot;dropping-particle&quot;:&quot;&quot;,&quot;non-dropping-particle&quot;:&quot;&quot;},{&quot;family&quot;:&quot;Nickel&quot;,&quot;given&quot;:&quot;Felix&quot;,&quot;parse-names&quot;:false,&quot;dropping-particle&quot;:&quot;&quot;,&quot;non-dropping-particle&quot;:&quot;&quot;},{&quot;family&quot;:&quot;Müller-Stich&quot;,&quot;given&quot;:&quot;Beat P.&quot;,&quot;parse-names&quot;:false,&quot;dropping-particle&quot;:&quot;&quot;,&quot;non-dropping-particle&quot;:&quot;&quot;},{&quot;family&quot;:&quot;Kopp-Schneider&quot;,&quot;given&quot;:&quot;Annette&quot;,&quot;parse-names&quot;:false,&quot;dropping-particle&quot;:&quot;&quot;,&quot;non-dropping-particle&quot;:&quot;&quot;},{&quot;family&quot;:&quot;Weigand&quot;,&quot;given&quot;:&quot;Markus A.&quot;,&quot;parse-names&quot;:false,&quot;dropping-particle&quot;:&quot;&quot;,&quot;non-dropping-particle&quot;:&quot;&quot;},{&quot;family&quot;:&quot;Maier-Hein&quot;,&quot;given&quot;:&quot;Lena&quot;,&quot;parse-names&quot;:false,&quot;dropping-particle&quot;:&quot;&quot;,&quot;non-dropping-particle&quot;:&quot;&quot;}],&quot;URL&quot;:&quot;http://arxiv.org/abs/2106.08445&quot;,&quot;issued&quot;:{&quot;date-parts&quot;:[[2021,6,15]]},&quot;abstract&quot;:&quot;Sepsis is a leading cause of mortality and critical illness worldwide. While robust biomarkers for early diagnosis are still missing, recent work indicates that hyperspectral imaging (HSI) has the potential to overcome this bottleneck by monitoring microcirculatory alterations. Automated machine learning-based diagnosis of sepsis based on HSI data, however, has not been explored to date. Given this gap in the literature, we leveraged an existing data set to (1) investigate whether HSI-based automated diagnosis of sepsis is possible and (2) put forth a list of possible confounders relevant for HSI-based tissue classification. While we were able to classify sepsis with an accuracy of over $98\\,\\%$ using the existing data, our research also revealed several subject-, therapy- and imaging-related confounders that may lead to an overestimation of algorithm performance when not balanced across the patient groups. We conclude that further prospective studies, carefully designed with respect to these confounders, are necessary to confirm the preliminary results obtained in this study.&quot;,&quot;container-title-short&quot;:&quot;&quot;},&quot;isTemporary&quot;:false}]},{&quot;citationID&quot;:&quot;MENDELEY_CITATION_bef6f1c4-c714-4ac3-9ae8-31ef90f06458&quot;,&quot;properties&quot;:{&quot;noteIndex&quot;:0},&quot;isEdited&quot;:false,&quot;manualOverride&quot;:{&quot;isManuallyOverridden&quot;:false,&quot;citeprocText&quot;:&quot;[29]&quot;,&quot;manualOverrideText&quot;:&quot;&quot;},&quot;citationTag&quot;:&quot;MENDELEY_CITATION_v3_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&quot;,&quot;citationItems&quot;:[{&quot;id&quot;:&quot;c3c6f4f5-50ae-3453-a4f6-24ed31e6739c&quot;,&quot;itemData&quot;:{&quot;type&quot;:&quot;article-journal&quot;,&quot;id&quot;:&quot;c3c6f4f5-50ae-3453-a4f6-24ed31e6739c&quot;,&quot;title&quot;:&quot;Spatio-spectral classification of hyperspectral images for brain cancer detection during surgical operations&quot;,&quot;author&quot;:[{&quot;family&quot;:&quot;Fabelo&quot;,&quot;given&quot;:&quot;Himar&quot;,&quot;parse-names&quot;:false,&quot;dropping-particle&quot;:&quot;&quot;,&quot;non-dropping-particle&quot;:&quot;&quot;},{&quot;family&quot;:&quot;Ortega&quot;,&quot;given&quot;:&quot;Samuel&quot;,&quot;parse-names&quot;:false,&quot;dropping-particle&quot;:&quot;&quot;,&quot;non-dropping-particle&quot;:&quot;&quot;},{&quot;family&quot;:&quot;Ravi&quot;,&quot;given&quot;:&quot;Daniele&quot;,&quot;parse-names&quot;:false,&quot;dropping-particle&quot;:&quot;&quot;,&quot;non-dropping-particle&quot;:&quot;&quot;},{&quot;family&quot;:&quot;Kiran&quot;,&quot;given&quot;:&quot;B. Ravi&quot;,&quot;parse-names&quot;:false,&quot;dropping-particle&quot;:&quot;&quot;,&quot;non-dropping-particle&quot;:&quot;&quot;},{&quot;family&quot;:&quot;Sosa&quot;,&quot;given&quot;:&quot;Coralia&quot;,&quot;parse-names&quot;:false,&quot;dropping-particle&quot;:&quot;&quot;,&quot;non-dropping-particle&quot;:&quot;&quot;},{&quot;family&quot;:&quot;Bulters&quot;,&quot;given&quot;:&quot;Diederik&quot;,&quot;parse-names&quot;:false,&quot;dropping-particle&quot;:&quot;&quot;,&quot;non-dropping-particle&quot;:&quot;&quot;},{&quot;family&quot;:&quot;Callicó&quot;,&quot;given&quot;:&quot;Gustavo M.&quot;,&quot;parse-names&quot;:false,&quot;dropping-particle&quot;:&quot;&quot;,&quot;non-dropping-particle&quot;:&quot;&quot;},{&quot;family&quot;:&quot;Bulstrode&quot;,&quot;given&quot;:&quot;Harry&quot;,&quot;parse-names&quot;:false,&quot;dropping-particle&quot;:&quot;&quot;,&quot;non-dropping-particle&quot;:&quot;&quot;},{&quot;family&quot;:&quot;Szolna&quot;,&quot;given&quot;:&quot;Adam&quot;,&quot;parse-names&quot;:false,&quot;dropping-particle&quot;:&quot;&quot;,&quot;non-dropping-particle&quot;:&quot;&quot;},{&quot;family&quot;:&quot;Piñeiro&quot;,&quot;given&quot;:&quot;Juan F.&quot;,&quot;parse-names&quot;:false,&quot;dropping-particle&quot;:&quot;&quot;,&quot;non-dropping-particle&quot;:&quot;&quot;},{&quot;family&quot;:&quot;Kabwama&quot;,&quot;given&quot;:&quot;Silvester&quot;,&quot;parse-names&quot;:false,&quot;dropping-particle&quot;:&quot;&quot;,&quot;non-dropping-particle&quot;:&quot;&quot;},{&quot;family&quot;:&quot;Madroñal&quot;,&quot;given&quot;:&quot;Daniel&quot;,&quot;parse-names&quot;:false,&quot;dropping-particle&quot;:&quot;&quot;,&quot;non-dropping-particle&quot;:&quot;&quot;},{&quot;family&quot;:&quot;Lazcano&quot;,&quot;given&quot;:&quot;Raquel&quot;,&quot;parse-names&quot;:false,&quot;dropping-particle&quot;:&quot;&quot;,&quot;non-dropping-particle&quot;:&quot;&quot;},{&quot;family&quot;:&quot;JO’Shanahan&quot;,&quot;given&quot;:&quot;Aruma&quot;,&quot;parse-names&quot;:false,&quot;dropping-particle&quot;:&quot;&quot;,&quot;non-dropping-particle&quot;:&quot;&quot;},{&quot;family&quot;:&quot;Bisshopp&quot;,&quot;given&quot;:&quot;Sara&quot;,&quot;parse-names&quot;:false,&quot;dropping-particle&quot;:&quot;&quot;,&quot;non-dropping-particle&quot;:&quot;&quot;},{&quot;family&quot;:&quot;Hernández&quot;,&quot;given&quot;:&quot;María&quot;,&quot;parse-names&quot;:false,&quot;dropping-particle&quot;:&quot;&quot;,&quot;non-dropping-particle&quot;:&quot;&quot;},{&quot;family&quot;:&quot;Báez&quot;,&quot;given&quot;:&quot;Abelardo&quot;,&quot;parse-names&quot;:false,&quot;dropping-particle&quot;:&quot;&quot;,&quot;non-dropping-particle&quot;:&quot;&quot;},{&quot;family&quot;:&quot;Yang&quot;,&quot;given&quot;:&quot;Guang Zhong&quot;,&quot;parse-names&quot;:false,&quot;dropping-particle&quot;:&quot;&quot;,&quot;non-dropping-particle&quot;:&quot;&quot;},{&quot;family&quot;:&quot;Stanciulescu&quot;,&quot;given&quot;:&quot;Bogdan&quot;,&quot;parse-names&quot;:false,&quot;dropping-particle&quot;:&quot;&quot;,&quot;non-dropping-particle&quot;:&quot;&quot;},{&quot;family&quot;:&quot;Salvador&quot;,&quot;given&quot;:&quot;Rubén&quot;,&quot;parse-names&quot;:false,&quot;dropping-particle&quot;:&quot;&quot;,&quot;non-dropping-particle&quot;:&quot;&quot;},{&quot;family&quot;:&quot;Juárez&quot;,&quot;given&quot;:&quot;Eduardo&quot;,&quot;parse-names&quot;:false,&quot;dropping-particle&quot;:&quot;&quot;,&quot;non-dropping-particle&quot;:&quot;&quot;},{&quot;family&quot;:&quot;Sarmiento&quot;,&quot;given&quot;:&quot;Roberto&quot;,&quot;parse-names&quot;:false,&quot;dropping-particle&quot;:&quot;&quot;,&quot;non-dropping-particle&quot;:&quot;&quot;}],&quot;container-title&quot;:&quot;PLoS ONE&quot;,&quot;container-title-short&quot;:&quot;PLoS One&quot;,&quot;DOI&quot;:&quot;10.1371/journal.pone.0193721&quot;,&quot;ISSN&quot;:&quot;19326203&quot;,&quot;PMID&quot;:&quot;29554126&quot;,&quot;issued&quot;:{&quot;date-parts&quot;:[[2018,3,1]]},&quot;abstract&quot;:&quot;Surgery for brain cancer is a major problem in neurosurgery. The diffuse infiltration into the surrounding normal brain by these tumors makes their accurate identification by the naked eye difficult. Since surgery is the common treatment for brain cancer, an accurate radical resection of the tumor leads to improved survival rates for patients. However, the identification of the tumor boundaries during surgery is challenging. Hyperspectral imaging is a noncontact, non-ionizing and non-invasive technique suitable for medical diagnosis. This study presents the development of a novel classification method taking into account the spatial and spectral characteristics of the hyperspectral images to help neurosurgeons to accurately determine the tumor boundaries in surgical-time during the resection, avoiding excessive excision of normal tissue or unintentionally leaving residual tumor. The algorithm proposed in this study to approach an efficient solution consists of a hybrid framework that combines both supervised and unsupervised machine learning methods. Firstly, a supervised pixel-wise classification using a Support Vector Machine classifier is performed. The generated classification map is spatially homogenized using a one-band representation of the HS cube, employing the Fixed Reference t-Stochastic Neighbors Embedding dimensional reduction algorithm, and performing a K-Nearest Neighbors filtering. The information generated by the supervised stage is combined with a segmentation map obtained via unsupervised clustering employing a Hierarchical K-Means algorithm. The fusion is performed using a majority voting approach that associates each cluster with a certain class. To evaluate the proposed approach, five hyperspectral images of surface of the brain affected by glioblastoma tumor in vivo from five different patients have been used. The final classification maps obtained have been analyzed and validated by specialists. These preliminary results are promising, obtaining an accurate delineation of the tumor area.&quot;,&quot;publisher&quot;:&quot;Public Library of Science&quot;,&quot;issue&quot;:&quot;3&quot;,&quot;volume&quot;:&quot;13&quot;},&quot;isTemporary&quot;:false}]},{&quot;citationID&quot;:&quot;MENDELEY_CITATION_bd5b5a69-2508-41b4-930f-2c73911a166a&quot;,&quot;properties&quot;:{&quot;noteIndex&quot;:0},&quot;isEdited&quot;:false,&quot;manualOverride&quot;:{&quot;isManuallyOverridden&quot;:false,&quot;citeprocText&quot;:&quot;[30]&quot;,&quot;manualOverrideText&quot;:&quot;&quot;},&quot;citationTag&quot;:&quot;MENDELEY_CITATION_v3_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&quot;,&quot;citationItems&quot;:[{&quot;id&quot;:&quot;3dc3c313-5af5-3de7-b977-9953987a5da5&quot;,&quot;itemData&quot;:{&quot;type&quot;:&quot;article-journal&quot;,&quot;id&quot;:&quot;3dc3c313-5af5-3de7-b977-9953987a5da5&quot;,&quot;title&quot;:&quot;Using deep learning to identify the recurrent laryngeal nerve during thyroidectomy&quot;,&quot;author&quot;:[{&quot;family&quot;:&quot;Gong&quot;,&quot;given&quot;:&quot;Julia&quot;,&quot;parse-names&quot;:false,&quot;dropping-particle&quot;:&quot;&quot;,&quot;non-dropping-particle&quot;:&quot;&quot;},{&quot;family&quot;:&quot;Holsinger&quot;,&quot;given&quot;:&quot;F. Christopher&quot;,&quot;parse-names&quot;:false,&quot;dropping-particle&quot;:&quot;&quot;,&quot;non-dropping-particle&quot;:&quot;&quot;},{&quot;family&quot;:&quot;Noel&quot;,&quot;given&quot;:&quot;Julia E.&quot;,&quot;parse-names&quot;:false,&quot;dropping-particle&quot;:&quot;&quot;,&quot;non-dropping-particle&quot;:&quot;&quot;},{&quot;family&quot;:&quot;Mitani&quot;,&quot;given&quot;:&quot;Sohei&quot;,&quot;parse-names&quot;:false,&quot;dropping-particle&quot;:&quot;&quot;,&quot;non-dropping-particle&quot;:&quot;&quot;},{&quot;family&quot;:&quot;Jopling&quot;,&quot;given&quot;:&quot;Jeff&quot;,&quot;parse-names&quot;:false,&quot;dropping-particle&quot;:&quot;&quot;,&quot;non-dropping-particle&quot;:&quot;&quot;},{&quot;family&quot;:&quot;Bedi&quot;,&quot;given&quot;:&quot;Nikita&quot;,&quot;parse-names&quot;:false,&quot;dropping-particle&quot;:&quot;&quot;,&quot;non-dropping-particle&quot;:&quot;&quot;},{&quot;family&quot;:&quot;Koh&quot;,&quot;given&quot;:&quot;Yoon Woo&quot;,&quot;parse-names&quot;:false,&quot;dropping-particle&quot;:&quot;&quot;,&quot;non-dropping-particle&quot;:&quot;&quot;},{&quot;family&quot;:&quot;Orloff&quot;,&quot;given&quot;:&quot;Lisa A.&quot;,&quot;parse-names&quot;:false,&quot;dropping-particle&quot;:&quot;&quot;,&quot;non-dropping-particle&quot;:&quot;&quot;},{&quot;family&quot;:&quot;Cernea&quot;,&quot;given&quot;:&quot;Claudio R.&quot;,&quot;parse-names&quot;:false,&quot;dropping-particle&quot;:&quot;&quot;,&quot;non-dropping-particle&quot;:&quot;&quot;},{&quot;family&quot;:&quot;Yeung&quot;,&quot;given&quot;:&quot;Serena&quot;,&quot;parse-names&quot;:false,&quot;dropping-particle&quot;:&quot;&quot;,&quot;non-dropping-particle&quot;:&quot;&quot;}],&quot;container-title&quot;:&quot;Scientific Reports&quot;,&quot;container-title-short&quot;:&quot;Sci Rep&quot;,&quot;DOI&quot;:&quot;10.1038/s41598-021-93202-y&quot;,&quot;ISSN&quot;:&quot;20452322&quot;,&quot;PMID&quot;:&quot;34253767&quot;,&quot;issued&quot;:{&quot;date-parts&quot;:[[2021,12,1]]},&quot;abstract&quot;:&quot;Surgeons must visually distinguish soft-tissues, such as nerves, from surrounding anatomy to prevent complications and optimize patient outcomes. An accurate nerve segmentation and analysis tool could provide useful insight for surgical decision-making. Here, we present an end-to-end, automatic deep learning computer vision algorithm to segment and measure nerves. Unlike traditional medical imaging, our unconstrained setup with accessible handheld digital cameras, along with the unstructured open surgery scene, makes this task uniquely challenging. We investigate one common procedure, thyroidectomy, during which surgeons must avoid damaging the recurrent laryngeal nerve (RLN), which is responsible for human speech. We evaluate our segmentation algorithm on a diverse dataset across varied and challenging settings of operating room image capture, and show strong segmentation performance in the optimal image capture condition. This work lays the foundation for future research in real-time tissue discrimination and integration of accessible, intelligent tools into open surgery to provide actionable insights.&quot;,&quot;publisher&quot;:&quot;Nature Research&quot;,&quot;issue&quot;:&quot;1&quot;,&quot;volume&quot;:&quot;11&quot;},&quot;isTemporary&quot;:false}]},{&quot;citationID&quot;:&quot;MENDELEY_CITATION_42151123-8d9d-4d96-92c3-0a4759d13839&quot;,&quot;properties&quot;:{&quot;noteIndex&quot;:0},&quot;isEdited&quot;:false,&quot;manualOverride&quot;:{&quot;isManuallyOverridden&quot;:false,&quot;citeprocText&quot;:&quot;[31]&quot;,&quot;manualOverrideText&quot;:&quot;&quot;},&quot;citationTag&quot;:&quot;MENDELEY_CITATION_v3_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&quot;,&quot;citationItems&quot;:[{&quot;id&quot;:&quot;31ddb789-929c-351c-8171-b98ccb13894c&quot;,&quot;itemData&quot;:{&quot;type&quot;:&quot;paper-conference&quot;,&quot;id&quot;:&quot;31ddb789-929c-351c-8171-b98ccb13894c&quot;,&quot;title&quot;:&quot;Deep learning for semantic segmentation of organs and tissues in laparoscopic surgery&quot;,&quot;author&quot;:[{&quot;family&quot;:&quot;Scheikl&quot;,&quot;given&quot;:&quot;Paul Maria&quot;,&quot;parse-names&quot;:false,&quot;dropping-particle&quot;:&quot;&quot;,&quot;non-dropping-particle&quot;:&quot;&quot;},{&quot;family&quot;:&quot;Laschewski&quot;,&quot;given&quot;:&quot;Stefan&quot;,&quot;parse-names&quot;:false,&quot;dropping-particle&quot;:&quot;&quot;,&quot;non-dropping-particle&quot;:&quot;&quot;},{&quot;family&quot;:&quot;Kisilenko&quot;,&quot;given&quot;:&quot;Anna&quot;,&quot;parse-names&quot;:false,&quot;dropping-particle&quot;:&quot;&quot;,&quot;non-dropping-particle&quot;:&quot;&quot;},{&quot;family&quot;:&quot;Davitashvili&quot;,&quot;given&quot;:&quot;Tornike&quot;,&quot;parse-names&quot;:false,&quot;dropping-particle&quot;:&quot;&quot;,&quot;non-dropping-particle&quot;:&quot;&quot;},{&quot;family&quot;:&quot;Müller&quot;,&quot;given&quot;:&quot;Benjamin&quot;,&quot;parse-names&quot;:false,&quot;dropping-particle&quot;:&quot;&quot;,&quot;non-dropping-particle&quot;:&quot;&quot;},{&quot;family&quot;:&quot;Capek&quot;,&quot;given&quot;:&quot;Manuela&quot;,&quot;parse-names&quot;:false,&quot;dropping-particle&quot;:&quot;&quot;,&quot;non-dropping-particle&quot;:&quot;&quot;},{&quot;family&quot;:&quot;Müller-Stich&quot;,&quot;given&quot;:&quot;Beat P.&quot;,&quot;parse-names&quot;:false,&quot;dropping-particle&quot;:&quot;&quot;,&quot;non-dropping-particle&quot;:&quot;&quot;},{&quot;family&quot;:&quot;Wagner&quot;,&quot;given&quot;:&quot;Martin&quot;,&quot;parse-names&quot;:false,&quot;dropping-particle&quot;:&quot;&quot;,&quot;non-dropping-particle&quot;:&quot;&quot;},{&quot;family&quot;:&quot;Mathis-Ullrich&quot;,&quot;given&quot;:&quot;Franziska&quot;,&quot;parse-names&quot;:false,&quot;dropping-particle&quot;:&quot;&quot;,&quot;non-dropping-particle&quot;:&quot;&quot;}],&quot;container-title&quot;:&quot;Current Directions in Biomedical Engineering&quot;,&quot;DOI&quot;:&quot;10.1515/cdbme-2020-0016&quot;,&quot;ISSN&quot;:&quot;23645504&quot;,&quot;issued&quot;:{&quot;date-parts&quot;:[[2020,5,1]]},&quot;abstract&quot;:&quot;Semantic segmentation of organs and tissue types is an important sub-problem in image based scene understanding for laparoscopic surgery and is a prerequisite for context-aware assistance and cognitive robotics. Deep Learning (DL) approaches are prominently applied to segmentation and tracking of laparoscopic instruments. This work compares different combinations of neural networks, loss functions, and training strategies in their application to semantic segmentation of different organs and tissue types in human laparoscopic images in order to investigate their applicability as components in cognitive systems. TernausNet-11 trained on Soft-Jaccard loss with a pretrained, trainable encoder performs best in regard to segmentation quality (78.31% mean Intersection over Union [IoU]) and inference time (28.07 ms) on a single GTX 1070 GPU.&quot;,&quot;publisher&quot;:&quot;Walter de Gruyter GmbH&quot;,&quot;issue&quot;:&quot;1&quot;,&quot;volume&quot;:&quot;6&quot;,&quot;container-title-short&quot;:&quot;&quot;},&quot;isTemporary&quot;:false}]},{&quot;citationID&quot;:&quot;MENDELEY_CITATION_b743787c-e494-4de9-aada-a67d810d4a52&quot;,&quot;properties&quot;:{&quot;noteIndex&quot;:0},&quot;isEdited&quot;:false,&quot;manualOverride&quot;:{&quot;isManuallyOverridden&quot;:false,&quot;citeprocText&quot;:&quot;[32]&quot;,&quot;manualOverrideText&quot;:&quot;&quot;},&quot;citationTag&quot;:&quot;MENDELEY_CITATION_v3_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&quot;,&quot;citationItems&quot;:[{&quot;id&quot;:&quot;ba880c6c-7f1b-39c1-850f-f1ae011db453&quot;,&quot;itemData&quot;:{&quot;type&quot;:&quot;article-journal&quot;,&quot;id&quot;:&quot;ba880c6c-7f1b-39c1-850f-f1ae011db453&quot;,&quot;title&quot;:&quot;A Spectral-Spatial-Dependent Global Learning Framework for Insufficient and Imbalanced Hyperspectral Image Classification&quot;,&quot;author&quot;:[{&quot;family&quot;:&quot;Zhu&quot;,&quot;given&quot;:&quot;Qiqi&quot;,&quot;parse-names&quot;:false,&quot;dropping-particle&quot;:&quot;&quot;,&quot;non-dropping-particle&quot;:&quot;&quot;},{&quot;family&quot;:&quot;Deng&quot;,&quot;given&quot;:&quot;Weihuan&quot;,&quot;parse-names&quot;:false,&quot;dropping-particle&quot;:&quot;&quot;,&quot;non-dropping-particle&quot;:&quot;&quot;},{&quot;family&quot;:&quot;Zheng&quot;,&quot;given&quot;:&quot;Zhuo&quot;,&quot;parse-names&quot;:false,&quot;dropping-particle&quot;:&quot;&quot;,&quot;non-dropping-particle&quot;:&quot;&quot;},{&quot;family&quot;:&quot;Zhong&quot;,&quot;given&quot;:&quot;Yanfei&quot;,&quot;parse-names&quot;:false,&quot;dropping-particle&quot;:&quot;&quot;,&quot;non-dropping-particle&quot;:&quot;&quot;},{&quot;family&quot;:&quot;Guan&quot;,&quot;given&quot;:&quot;Qingfeng&quot;,&quot;parse-names&quot;:false,&quot;dropping-particle&quot;:&quot;&quot;,&quot;non-dropping-particle&quot;:&quot;&quot;},{&quot;family&quot;:&quot;Lin&quot;,&quot;given&quot;:&quot;Weihua&quot;,&quot;parse-names&quot;:false,&quot;dropping-particle&quot;:&quot;&quot;,&quot;non-dropping-particle&quot;:&quot;&quot;},{&quot;family&quot;:&quot;Zhang&quot;,&quot;given&quot;:&quot;Liangpei&quot;,&quot;parse-names&quot;:false,&quot;dropping-particle&quot;:&quot;&quot;,&quot;non-dropping-particle&quot;:&quot;&quot;},{&quot;family&quot;:&quot;Li&quot;,&quot;given&quot;:&quot;Deren&quot;,&quot;parse-names&quot;:false,&quot;dropping-particle&quot;:&quot;&quot;,&quot;non-dropping-particle&quot;:&quot;&quot;}],&quot;container-title&quot;:&quot;IEEE Transactions on Cybernetics&quot;,&quot;container-title-short&quot;:&quot;IEEE Trans Cybern&quot;,&quot;DOI&quot;:&quot;10.1109/TCYB.2021.3070577&quot;,&quot;ISSN&quot;:&quot;21682275&quot;,&quot;PMID&quot;:&quot;34033562&quot;,&quot;issued&quot;:{&quot;date-parts&quot;:[[2022,11,1]]},&quot;page&quot;:&quot;11709-11723&quot;,&quot;abstract&quot;:&quot;Deep learning techniques have been widely applied to hyperspectral image (HSI) classification and have achieved great success. However, the deep neural network model has a large parameter space and requires a large number of labeled data. Deep learning methods for HSI classification usually follow a patchwise learning framework. Recently, a fast patch-free global learning (FPGA) architecture was proposed for HSI classification according to global spatial context information. However, FPGA has difficulty in extracting the most discriminative features when the sample data are imbalanced. In this article, a spectral-spatial-dependent global learning (SSDGL) framework based on the global convolutional long short-term memory (GCL) and global joint attention mechanism (GJAM) is proposed for insufficient and imbalanced HSI classification. In SSDGL, the hierarchically balanced (H-B) sampling strategy and the weighted softmax loss are proposed to address the imbalanced sample problem. To effectively distinguish similar spectral characteristics of land cover types, the GCL module is introduced to extract the long short-term dependency of spectral features. To learn the most discriminative feature representations, the GJAM module is proposed to extract attention areas. The experimental results obtained with three public HSI datasets show that the SSDGL has powerful performance in insufficient and imbalanced sample problems and is superior to other state-of-the-art methods.&quot;,&quot;publisher&quot;:&quot;Institute of Electrical and Electronics Engineers Inc.&quot;,&quot;issue&quot;:&quot;11&quot;,&quot;volume&quot;:&quot;52&quot;},&quot;isTemporary&quot;:false}]},{&quot;citationID&quot;:&quot;MENDELEY_CITATION_9ed34064-7677-4391-bc60-6e466cf47b5c&quot;,&quot;properties&quot;:{&quot;noteIndex&quot;:0},&quot;isEdited&quot;:false,&quot;manualOverride&quot;:{&quot;isManuallyOverridden&quot;:false,&quot;citeprocText&quot;:&quot;[33]&quot;,&quot;manualOverrideText&quot;:&quot;&quot;},&quot;citationTag&quot;:&quot;MENDELEY_CITATION_v3_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&quot;,&quot;citationItems&quot;:[{&quot;id&quot;:&quot;f2b10601-a5a1-3a69-b3d4-ccb2a6473d8e&quot;,&quot;itemData&quot;:{&quot;type&quot;:&quot;chapter&quot;,&quot;id&quot;:&quot;f2b10601-a5a1-3a69-b3d4-ccb2a6473d8e&quot;,&quot;title&quot;:&quot;Three-Dimensional CT Image Segmentation by Combining 2D Fully Convolutional Network with 3D Majority Voting&quot;,&quot;author&quot;:[{&quot;family&quot;:&quot;Zhou&quot;,&quot;given&quot;:&quot;Xiangrong&quot;,&quot;parse-names&quot;:false,&quot;dropping-particle&quot;:&quot;&quot;,&quot;non-dropping-particle&quot;:&quot;&quot;},{&quot;family&quot;:&quot;Ito&quot;,&quot;given&quot;:&quot;Takaaki&quot;,&quot;parse-names&quot;:false,&quot;dropping-particle&quot;:&quot;&quot;,&quot;non-dropping-particle&quot;:&quot;&quot;},{&quot;family&quot;:&quot;Takayama&quot;,&quot;given&quot;:&quot;Ryosuke&quot;,&quot;parse-names&quot;:false,&quot;dropping-particle&quot;:&quot;&quot;,&quot;non-dropping-particle&quot;:&quot;&quot;},{&quot;family&quot;:&quot;Wang&quot;,&quot;given&quot;:&quot;Song&quot;,&quot;parse-names&quot;:false,&quot;dropping-particle&quot;:&quot;&quot;,&quot;non-dropping-particle&quot;:&quot;&quot;},{&quot;family&quot;:&quot;Hara&quot;,&quot;given&quot;:&quot;Takeshi&quot;,&quot;parse-names&quot;:false,&quot;dropping-particle&quot;:&quot;&quot;,&quot;non-dropping-particle&quot;:&quot;&quot;},{&quot;family&quot;:&quot;Fujita&quot;,&quot;given&quot;:&quot;Hiroshi&quot;,&quot;parse-names&quot;:false,&quot;dropping-particle&quot;:&quot;&quot;,&quot;non-dropping-particle&quot;:&quot;&quot;}],&quot;DOI&quot;:&quot;10.1007/978-3-319-46976-8_12&quot;,&quot;issued&quot;:{&quot;date-parts&quot;:[[2016]]},&quot;page&quot;:&quot;111-120&quot;,&quot;container-title-short&quot;:&quot;&quot;},&quot;isTemporary&quot;:false}]},{&quot;citationID&quot;:&quot;MENDELEY_CITATION_7728f8f3-323f-47f3-9e99-0578fada9125&quot;,&quot;properties&quot;:{&quot;noteIndex&quot;:0},&quot;isEdited&quot;:false,&quot;manualOverride&quot;:{&quot;isManuallyOverridden&quot;:false,&quot;citeprocText&quot;:&quot;[34]&quot;,&quot;manualOverrideText&quot;:&quot;&quot;},&quot;citationTag&quot;:&quot;MENDELEY_CITATION_v3_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&quot;,&quot;citationItems&quot;:[{&quot;id&quot;:&quot;2a698d12-b13f-330e-a50f-dcec38f009a2&quot;,&quot;itemData&quot;:{&quot;type&quot;:&quot;article-journal&quot;,&quot;id&quot;:&quot;2a698d12-b13f-330e-a50f-dcec38f009a2&quot;,&quot;title&quot;:&quot;Automatic segmentation of the clinical target volume and organs at risk in the planning &lt;scp&gt;CT&lt;/scp&gt; for rectal cancer using deep dilated convolutional neural networks&quot;,&quot;author&quot;:[{&quot;family&quot;:&quot;Men&quot;,&quot;given&quot;:&quot;Kuo&quot;,&quot;parse-names&quot;:false,&quot;dropping-particle&quot;:&quot;&quot;,&quot;non-dropping-particle&quot;:&quot;&quot;},{&quot;family&quot;:&quot;Dai&quot;,&quot;given&quot;:&quot;Jianrong&quot;,&quot;parse-names&quot;:false,&quot;dropping-particle&quot;:&quot;&quot;,&quot;non-dropping-particle&quot;:&quot;&quot;},{&quot;family&quot;:&quot;Li&quot;,&quot;given&quot;:&quot;Yexiong&quot;,&quot;parse-names&quot;:false,&quot;dropping-particle&quot;:&quot;&quot;,&quot;non-dropping-particle&quot;:&quot;&quot;}],&quot;container-title&quot;:&quot;Medical Physics&quot;,&quot;container-title-short&quot;:&quot;Med Phys&quot;,&quot;DOI&quot;:&quot;10.1002/mp.12602&quot;,&quot;ISSN&quot;:&quot;0094-2405&quot;,&quot;issued&quot;:{&quot;date-parts&quot;:[[2017,12,28]]},&quot;page&quot;:&quot;6377-6389&quot;,&quot;issue&quot;:&quot;12&quot;,&quot;volume&quot;:&quot;44&quot;},&quot;isTemporary&quot;:false}]},{&quot;citationID&quot;:&quot;MENDELEY_CITATION_18ef9e47-39a1-421d-aad3-a709e422435b&quot;,&quot;properties&quot;:{&quot;noteIndex&quot;:0},&quot;isEdited&quot;:false,&quot;manualOverride&quot;:{&quot;isManuallyOverridden&quot;:false,&quot;citeprocText&quot;:&quot;[35]&quot;,&quot;manualOverrideText&quot;:&quot;&quot;},&quot;citationTag&quot;:&quot;MENDELEY_CITATION_v3_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&quot;,&quot;citationItems&quot;:[{&quot;id&quot;:&quot;04abd3db-694d-3033-99bc-e200b75bfa62&quot;,&quot;itemData&quot;:{&quot;type&quot;:&quot;article-journal&quot;,&quot;id&quot;:&quot;04abd3db-694d-3033-99bc-e200b75bfa62&quot;,&quot;title&quot;:&quot;Family of boundary overlap metrics for the evaluation of medical image segmentation&quot;,&quot;author&quot;:[{&quot;family&quot;:&quot;Yeghiazaryan&quot;,&quot;given&quot;:&quot;Varduhi&quot;,&quot;parse-names&quot;:false,&quot;dropping-particle&quot;:&quot;&quot;,&quot;non-dropping-particle&quot;:&quot;&quot;},{&quot;family&quot;:&quot;Voiculescu&quot;,&quot;given&quot;:&quot;Irina&quot;,&quot;parse-names&quot;:false,&quot;dropping-particle&quot;:&quot;&quot;,&quot;non-dropping-particle&quot;:&quot;&quot;}],&quot;container-title&quot;:&quot;Journal of Medical Imaging&quot;,&quot;DOI&quot;:&quot;10.1117/1.JMI.5.1.015006&quot;,&quot;ISSN&quot;:&quot;2329-4302&quot;,&quot;issued&quot;:{&quot;date-parts&quot;:[[2018,2,19]]},&quot;page&quot;:&quot;1&quot;,&quot;issue&quot;:&quot;01&quot;,&quot;volume&quot;:&quot;5&quot;},&quot;isTemporary&quot;:false}]},{&quot;citationID&quot;:&quot;MENDELEY_CITATION_150da661-a034-4115-9838-bcad17ce014e&quot;,&quot;properties&quot;:{&quot;noteIndex&quot;:0},&quot;isEdited&quot;:false,&quot;manualOverride&quot;:{&quot;isManuallyOverridden&quot;:false,&quot;citeprocText&quot;:&quot;[36]&quot;,&quot;manualOverrideText&quot;:&quot;&quot;},&quot;citationTag&quot;:&quot;MENDELEY_CITATION_v3_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&quot;,&quot;citationItems&quot;:[{&quot;id&quot;:&quot;6b0463c7-04a2-319b-a581-b9c8e2770b9f&quot;,&quot;itemData&quot;:{&quot;type&quot;:&quot;article-journal&quot;,&quot;id&quot;:&quot;6b0463c7-04a2-319b-a581-b9c8e2770b9f&quot;,&quot;title&quot;:&quot;AnatomyNet: Deep learning for fast and fully automated whole-volume segmentation of head and neck anatomy&quot;,&quot;author&quot;:[{&quot;family&quot;:&quot;Zhu&quot;,&quot;given&quot;:&quot;Wentao&quot;,&quot;parse-names&quot;:false,&quot;dropping-particle&quot;:&quot;&quot;,&quot;non-dropping-particle&quot;:&quot;&quot;},{&quot;family&quot;:&quot;Huang&quot;,&quot;given&quot;:&quot;Yufang&quot;,&quot;parse-names&quot;:false,&quot;dropping-particle&quot;:&quot;&quot;,&quot;non-dropping-particle&quot;:&quot;&quot;},{&quot;family&quot;:&quot;Zeng&quot;,&quot;given&quot;:&quot;Liang&quot;,&quot;parse-names&quot;:false,&quot;dropping-particle&quot;:&quot;&quot;,&quot;non-dropping-particle&quot;:&quot;&quot;},{&quot;family&quot;:&quot;Chen&quot;,&quot;given&quot;:&quot;Xuming&quot;,&quot;parse-names&quot;:false,&quot;dropping-particle&quot;:&quot;&quot;,&quot;non-dropping-particle&quot;:&quot;&quot;},{&quot;family&quot;:&quot;Liu&quot;,&quot;given&quot;:&quot;Yong&quot;,&quot;parse-names&quot;:false,&quot;dropping-particle&quot;:&quot;&quot;,&quot;non-dropping-particle&quot;:&quot;&quot;},{&quot;family&quot;:&quot;Qian&quot;,&quot;given&quot;:&quot;Zhen&quot;,&quot;parse-names&quot;:false,&quot;dropping-particle&quot;:&quot;&quot;,&quot;non-dropping-particle&quot;:&quot;&quot;},{&quot;family&quot;:&quot;Du&quot;,&quot;given&quot;:&quot;Nan&quot;,&quot;parse-names&quot;:false,&quot;dropping-particle&quot;:&quot;&quot;,&quot;non-dropping-particle&quot;:&quot;&quot;},{&quot;family&quot;:&quot;Fan&quot;,&quot;given&quot;:&quot;Wei&quot;,&quot;parse-names&quot;:false,&quot;dropping-particle&quot;:&quot;&quot;,&quot;non-dropping-particle&quot;:&quot;&quot;},{&quot;family&quot;:&quot;Xie&quot;,&quot;given&quot;:&quot;Xiaohui&quot;,&quot;parse-names&quot;:false,&quot;dropping-particle&quot;:&quot;&quot;,&quot;non-dropping-particle&quot;:&quot;&quot;}],&quot;container-title&quot;:&quot;Medical Physics&quot;,&quot;container-title-short&quot;:&quot;Med Phys&quot;,&quot;DOI&quot;:&quot;10.1002/mp.13300&quot;,&quot;ISSN&quot;:&quot;24734209&quot;,&quot;PMID&quot;:&quot;30480818&quot;,&quot;issued&quot;:{&quot;date-parts&quot;:[[2019,2,1]]},&quot;page&quot;:&quot;576-589&quot;,&quot;abstract&quot;:&quot;Purpose: Radiation therapy (RT) is a common treatment option for head and neck (HaN) cancer. An important step involved in RT planning is the delineation of organs-at-risks (OARs) based on HaN computed tomography (CT). However, manually delineating OARs is time-consuming as each slice of CT images needs to be individually examined and a typical CT consists of hundreds of slices. Automating OARs segmentation has the benefit of both reducing the time and improving the quality of RT planning. Existing anatomy autosegmentation algorithms use primarily atlas-based methods, which require sophisticated atlas creation and cannot adequately account for anatomy variations among patients. In this work, we propose an end-to-end, atlas-free three-dimensional (3D) convolutional deep learning framework for fast and fully automated whole-volume HaN anatomy segmentation. Methods: Our deep learning model, called AnatomyNet, segments OARs from head and neck CT images in an end-to-end fashion, receiving whole-volume HaN CT images as input and generating masks of all OARs of interest in one shot. AnatomyNet is built upon the popular 3D U-net architecture, but extends it in three important ways: (a) a new encoding scheme to allow autosegmentation on whole-volume CT images instead of local patches or subsets of slices, (b) incorporating 3D squeeze-and-excitation residual blocks in encoding layers for better feature representation, and (c) a new loss function combining Dice scores and focal loss to facilitate the training of the neural model. These features are designed to address two main challenges in deep learning-based HaN segmentation: (a) segmenting small anatomies (i.e., optic chiasm and optic nerves) occupying only a few slices, and (b) training with inconsistent data annotations with missing ground truth for some anatomical structures. Results: We collected 261 HaN CT images to train AnatomyNet and used MICCAI Head and Neck Auto Segmentation Challenge 2015 as a benchmark dataset to evaluate the performance of AnatomyNet. The objective is to segment nine anatomies: brain stem, chiasm, mandible, optic nerve left, optic nerve right, parotid gland left, parotid gland right, submandibular gland left, and submandibular gland right. Compared to previous state-of-the-art results from the MICCAI 2015 competition, AnatomyNet increases Dice similarity coefficient by 3.3% on average. AnatomyNet takes about 0.12 s to fully segment a head and neck CT image of dimension 178 × 302 × 225, significantly faster than previous methods. In addition, the model is able to process whole-volume CT images and delineate all OARs in one pass, requiring little pre- or postprocessing. Conclusion: Deep learning models offer a feasible solution to the problem of delineating OARs from CT images. We demonstrate that our proposed model can improve segmentation accuracy and simplify the autosegmentation pipeline. With this method, it is possible to delineate OARs of a head and neck CT within a fraction of a second.&quot;,&quot;publisher&quot;:&quot;John Wiley and Sons Ltd&quot;,&quot;issue&quot;:&quot;2&quot;,&quot;volume&quot;:&quot;46&quot;},&quot;isTemporary&quot;:false}]},{&quot;citationID&quot;:&quot;MENDELEY_CITATION_a1533c85-5f50-4fdb-b9e9-066cb065a9fc&quot;,&quot;properties&quot;:{&quot;noteIndex&quot;:0},&quot;isEdited&quot;:false,&quot;manualOverride&quot;:{&quot;isManuallyOverridden&quot;:false,&quot;citeprocText&quot;:&quot;[37]&quot;,&quot;manualOverrideText&quot;:&quot;&quot;},&quot;citationTag&quot;:&quot;MENDELEY_CITATION_v3_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&quot;,&quot;citationItems&quot;:[{&quot;id&quot;:&quot;5e9b6341-e0f3-32ff-9ba6-f8959468ade4&quot;,&quot;itemData&quot;:{&quot;type&quot;:&quot;article&quot;,&quot;id&quot;:&quot;5e9b6341-e0f3-32ff-9ba6-f8959468ade4&quot;,&quot;title&quot;:&quot;Medical Image Analysis using Convolutional Neural Networks: A Review&quot;,&quot;author&quot;:[{&quot;family&quot;:&quot;Anwar&quot;,&quot;given&quot;:&quot;Syed Muhammad&quot;,&quot;parse-names&quot;:false,&quot;dropping-particle&quot;:&quot;&quot;,&quot;non-dropping-particle&quot;:&quot;&quot;},{&quot;family&quot;:&quot;Majid&quot;,&quot;given&quot;:&quot;Muhammad&quot;,&quot;parse-names&quot;:false,&quot;dropping-particle&quot;:&quot;&quot;,&quot;non-dropping-particle&quot;:&quot;&quot;},{&quot;family&quot;:&quot;Qayyum&quot;,&quot;given&quot;:&quot;Adnan&quot;,&quot;parse-names&quot;:false,&quot;dropping-particle&quot;:&quot;&quot;,&quot;non-dropping-particle&quot;:&quot;&quot;},{&quot;family&quot;:&quot;Awais&quot;,&quot;given&quot;:&quot;Muhammad&quot;,&quot;parse-names&quot;:false,&quot;dropping-particle&quot;:&quot;&quot;,&quot;non-dropping-particle&quot;:&quot;&quot;},{&quot;family&quot;:&quot;Alnowami&quot;,&quot;given&quot;:&quot;Majdi&quot;,&quot;parse-names&quot;:false,&quot;dropping-particle&quot;:&quot;&quot;,&quot;non-dropping-particle&quot;:&quot;&quot;},{&quot;family&quot;:&quot;Khan&quot;,&quot;given&quot;:&quot;Muhammad Khurram&quot;,&quot;parse-names&quot;:false,&quot;dropping-particle&quot;:&quot;&quot;,&quot;non-dropping-particle&quot;:&quot;&quot;}],&quot;container-title&quot;:&quot;Journal of Medical Systems&quot;,&quot;container-title-short&quot;:&quot;J Med Syst&quot;,&quot;DOI&quot;:&quot;10.1007/s10916-018-1088-1&quot;,&quot;ISSN&quot;:&quot;1573689X&quot;,&quot;PMID&quot;:&quot;30298337&quot;,&quot;issued&quot;:{&quot;date-parts&quot;:[[2018,11,1]]},&quot;abstract&quot;:&quot;The science of solving clinical problems by analyzing images generated in clinical practice is known as medical image analysis. The aim is to extract information in an affective and efficient manner for improved clinical diagnosis. The recent advances in the field of biomedical engineering have made medical image analysis one of the top research and development area. One of the reasons for this advancement is the application of machine learning techniques for the analysis of medical images. Deep learning is successfully used as a tool for machine learning, where a neural network is capable of automatically learning features. This is in contrast to those methods where traditionally hand crafted features are used. The selection and calculation of these features is a challenging task. Among deep learning techniques, deep convolutional networks are actively used for the purpose of medical image analysis. This includes application areas such as segmentation, abnormality detection, disease classification, computer aided diagnosis and retrieval. In this study, a comprehensive review of the current state-of-the-art in medical image analysis using deep convolutional networks is presented. The challenges and potential of these techniques are also highlighted.&quot;,&quot;publisher&quot;:&quot;Springer New York LLC&quot;,&quot;issue&quot;:&quot;11&quot;,&quot;volume&quot;:&quot;42&quot;},&quot;isTemporary&quot;:false}]},{&quot;citationID&quot;:&quot;MENDELEY_CITATION_a4efaa11-4e1c-46e7-bdd5-018da0bf3733&quot;,&quot;properties&quot;:{&quot;noteIndex&quot;:0},&quot;isEdited&quot;:false,&quot;manualOverride&quot;:{&quot;isManuallyOverridden&quot;:false,&quot;citeprocText&quot;:&quot;[38]&quot;,&quot;manualOverrideText&quot;:&quot;&quot;},&quot;citationTag&quot;:&quot;MENDELEY_CITATION_v3_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&quot;,&quot;citationItems&quot;:[{&quot;id&quot;:&quot;de30358b-e7f9-3ff1-b6e7-335626901b33&quot;,&quot;itemData&quot;:{&quot;type&quot;:&quot;paper-conference&quot;,&quot;id&quot;:&quot;de30358b-e7f9-3ff1-b6e7-335626901b33&quot;,&quot;title&quot;:&quot;Adaptive Context Selection for Polyp Segmentation&quot;,&quot;author&quot;:[{&quot;family&quot;:&quot;Zhang&quot;,&quot;given&quot;:&quot;Ruifei&quot;,&quot;parse-names&quot;:false,&quot;dropping-particle&quot;:&quot;&quot;,&quot;non-dropping-particle&quot;:&quot;&quot;},{&quot;family&quot;:&quot;Li&quot;,&quot;given&quot;:&quot;Guanbin&quot;,&quot;parse-names&quot;:false,&quot;dropping-particle&quot;:&quot;&quot;,&quot;non-dropping-particle&quot;:&quot;&quot;},{&quot;family&quot;:&quot;Li&quot;,&quot;given&quot;:&quot;Zhen&quot;,&quot;parse-names&quot;:false,&quot;dropping-particle&quot;:&quot;&quot;,&quot;non-dropping-particle&quot;:&quot;&quot;},{&quot;family&quot;:&quot;Cui&quot;,&quot;given&quot;:&quot;Shuguang&quot;,&quot;parse-names&quot;:false,&quot;dropping-particle&quot;:&quot;&quot;,&quot;non-dropping-particle&quot;:&quot;&quot;},{&quot;family&quot;:&quot;Qian&quot;,&quot;given&quot;:&quot;Dahong&quot;,&quot;parse-names&quot;:false,&quot;dropping-particle&quot;:&quot;&quot;,&quot;non-dropping-particle&quot;:&quot;&quot;},{&quot;family&quot;:&quot;Yu&quot;,&quot;given&quot;:&quot;Yizhou&quot;,&quot;parse-names&quot;:false,&quot;dropping-particle&quot;:&quot;&quot;,&quot;non-dropping-particle&quot;:&quot;&quot;}],&quot;container-title&quot;:&quot;Lecture Notes in Computer Science (including subseries Lecture Notes in Artificial Intelligence and Lecture Notes in Bioinformatics)&quot;,&quot;DOI&quot;:&quot;10.1007/978-3-030-59725-2_25&quot;,&quot;ISBN&quot;:&quot;9783030597245&quot;,&quot;ISSN&quot;:&quot;16113349&quot;,&quot;issued&quot;:{&quot;date-parts&quot;:[[2020]]},&quot;page&quot;:&quot;253-262&quot;,&quot;abstract&quot;:&quot;Accurate polyp segmentation is of great significance for the diagnosis and treatment of colorectal cancer. However, it has always been very challenging due to the diverse shape and size of polyp. In recent years, state-of-the-art methods have achieved significant breakthroughs in this task with the help of deep convolutional neural networks. However, few algorithms explicitly consider the impact of the size and shape of the polyp and the complex spatial context on the segmentation performance, which results in the algorithms still being powerless for complex samples. In fact, segmentation of polyps of different sizes relies on different local and global contextual information for regional contrast reasoning. To tackle these issues, we propose an adaptive context selection based encoder-decoder framework which is composed of Local Context Attention (LCA) module, Global Context Module (GCM) and Adaptive Selection Module (ASM). Specifically, LCA modules deliver local context features from encoder layers to decoder layers, enhancing the attention to the hard region which is determined by the prediction map of previous layer. GCM aims to further explore the global context features and send to the decoder layers. ASM is used for adaptive selection and aggregation of context features through channel-wise attention. Our proposed approach is evaluated on the EndoScene and Kvasir-SEG Datasets, and shows outstanding performance compared with other state-of-the-art methods. The code is available at https://github.com/ReaFly/ACSNet.&quot;,&quot;publisher&quot;:&quot;Springer Science and Business Media Deutschland GmbH&quot;,&quot;volume&quot;:&quot;12266 LNCS&quot;,&quot;container-title-short&quot;:&quot;&quot;},&quot;isTemporary&quot;:false}]},{&quot;citationID&quot;:&quot;MENDELEY_CITATION_2f4d2f33-b655-43b1-9a32-1d1ce0c433ab&quot;,&quot;properties&quot;:{&quot;noteIndex&quot;:0},&quot;isEdited&quot;:false,&quot;manualOverride&quot;:{&quot;isManuallyOverridden&quot;:false,&quot;citeprocText&quot;:&quot;[7]&quot;,&quot;manualOverrideText&quot;:&quot;&quot;},&quot;citationTag&quot;:&quot;MENDELEY_CITATION_v3_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&quot;,&quot;citationItems&quot;:[{&quot;id&quot;:&quot;d7c5dd72-42d3-3238-8e1a-93a3c00a06b5&quot;,&quot;itemData&quot;:{&quot;type&quot;:&quot;article&quot;,&quot;id&quot;:&quot;d7c5dd72-42d3-3238-8e1a-93a3c00a06b5&quot;,&quot;title&quot;:&quot;Medical Image Segmentation: A Comprehensive Review of Deep Learning-Based Methods&quot;,&quot;author&quot;:[{&quot;family&quot;:&quot;Gao&quot;,&quot;given&quot;:&quot;Yuxiao&quot;,&quot;parse-names&quot;:false,&quot;dropping-particle&quot;:&quot;&quot;,&quot;non-dropping-particle&quot;:&quot;&quot;},{&quot;family&quot;:&quot;Jiang&quot;,&quot;given&quot;:&quot;Yang&quot;,&quot;parse-names&quot;:false,&quot;dropping-particle&quot;:&quot;&quot;,&quot;non-dropping-particle&quot;:&quot;&quot;},{&quot;family&quot;:&quot;Peng&quot;,&quot;given&quot;:&quot;Yanhong&quot;,&quot;parse-names&quot;:false,&quot;dropping-particle&quot;:&quot;&quot;,&quot;non-dropping-particle&quot;:&quot;&quot;},{&quot;family&quot;:&quot;Yuan&quot;,&quot;given&quot;:&quot;Fujiang&quot;,&quot;parse-names&quot;:false,&quot;dropping-particle&quot;:&quot;&quot;,&quot;non-dropping-particle&quot;:&quot;&quot;},{&quot;family&quot;:&quot;Zhang&quot;,&quot;given&quot;:&quot;Xinyue&quot;,&quot;parse-names&quot;:false,&quot;dropping-particle&quot;:&quot;&quot;,&quot;non-dropping-particle&quot;:&quot;&quot;},{&quot;family&quot;:&quot;Wang&quot;,&quot;given&quot;:&quot;Jianfeng&quot;,&quot;parse-names&quot;:false,&quot;dropping-particle&quot;:&quot;&quot;,&quot;non-dropping-particle&quot;:&quot;&quot;}],&quot;container-title&quot;:&quot;Tomography&quot;,&quot;DOI&quot;:&quot;10.3390/tomography11050052&quot;,&quot;ISSN&quot;:&quot;2379139X&quot;,&quot;PMID&quot;:&quot;40423254&quot;,&quot;issued&quot;:{&quot;date-parts&quot;:[[2025,5,1]]},&quot;abstract&quot;:&quot;Medical image segmentation is a critical application of computer vision in the analysis of medical images. Its primary objective is to isolate regions of interest in medical images from the background, thereby assisting clinicians in accurately identifying lesions, their sizes, locations, and their relationships with surrounding tissues. However, compared to natural images, medical images present unique challenges, such as low resolution, poor contrast, inconsistency, and scattered target regions. Furthermore, the accuracy and stability of segmentation results are subject to more stringent requirements. In recent years, with the widespread application of Convolutional Neural Networks (CNNs) in computer vision, deep learning-based methods for medical image segmentation have become a focal point of research. This paper categorizes, reviews, and summarizes the current representative methods and research status in the field of medical image segmentation. A comparative analysis of relevant experiments is presented, along with an introduction to commonly used public datasets, performance evaluation metrics, and loss functions in medical image segmentation. Finally, potential future research directions and development trends in this field are predicted and analyzed.&quot;,&quot;publisher&quot;:&quot;Multidisciplinary Digital Publishing Institute (MDPI)&quot;,&quot;issue&quot;:&quot;5&quot;,&quot;volume&quot;:&quot;11&quot;,&quot;container-title-short&quot;:&quot;&quot;},&quot;isTemporary&quot;:false}]},{&quot;citationID&quot;:&quot;MENDELEY_CITATION_2e120636-103d-4e54-9fe1-273b61aefa0d&quot;,&quot;properties&quot;:{&quot;noteIndex&quot;:0},&quot;isEdited&quot;:false,&quot;manualOverride&quot;:{&quot;isManuallyOverridden&quot;:false,&quot;citeprocText&quot;:&quot;[39]&quot;,&quot;manualOverrideText&quot;:&quot;&quot;},&quot;citationTag&quot;:&quot;MENDELEY_CITATION_v3_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&quot;,&quot;citationItems&quot;:[{&quot;id&quot;:&quot;939021d1-7942-3083-9ce5-8f78a2738470&quot;,&quot;itemData&quot;:{&quot;type&quot;:&quot;report&quot;,&quot;id&quot;:&quot;939021d1-7942-3083-9ce5-8f78a2738470&quot;,&quot;title&quot;:&quot;The Springer Series on Challenges in Machine Learning Automated Machine Learning Methods, Systems, Challenges&quot;,&quot;author&quot;:[{&quot;family&quot;:&quot;Hutter&quot;,&quot;given&quot;:&quot;Frank&quot;,&quot;parse-names&quot;:false,&quot;dropping-particle&quot;:&quot;&quot;,&quot;non-dropping-particle&quot;:&quot;&quot;},{&quot;family&quot;:&quot;Kotthoff&quot;,&quot;given&quot;:&quot;Lars&quot;,&quot;parse-names&quot;:false,&quot;dropping-particle&quot;:&quot;&quot;,&quot;non-dropping-particle&quot;:&quot;&quot;},{&quot;family&quot;:&quot;Vanschoren&quot;,&quot;given&quot;:&quot;Joaquin&quot;,&quot;parse-names&quot;:false,&quot;dropping-particle&quot;:&quot;&quot;,&quot;non-dropping-particle&quot;:&quot;&quot;}],&quot;URL&quot;:&quot;http://www.springer.com/series/15602&quot;,&quot;container-title-short&quot;:&quot;&quot;},&quot;isTemporary&quot;:false}]},{&quot;citationID&quot;:&quot;MENDELEY_CITATION_fe98c919-d81f-4586-9f5f-b04d5b9a889a&quot;,&quot;properties&quot;:{&quot;noteIndex&quot;:0},&quot;isEdited&quot;:false,&quot;manualOverride&quot;:{&quot;isManuallyOverridden&quot;:false,&quot;citeprocText&quot;:&quot;[40]&quot;,&quot;manualOverrideText&quot;:&quot;&quot;},&quot;citationTag&quot;:&quot;MENDELEY_CITATION_v3_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&quot;,&quot;citationItems&quot;:[{&quot;id&quot;:&quot;6a130fcb-e791-372f-8aab-0c17630e70c2&quot;,&quot;itemData&quot;:{&quot;type&quot;:&quot;article-journal&quot;,&quot;id&quot;:&quot;6a130fcb-e791-372f-8aab-0c17630e70c2&quot;,&quot;title&quot;:&quot;TransUNet: Transformers Make Strong Encoders for Medical Image Segmentation&quot;,&quot;author&quot;:[{&quot;family&quot;:&quot;Chen&quot;,&quot;given&quot;:&quot;Jieneng&quot;,&quot;parse-names&quot;:false,&quot;dropping-particle&quot;:&quot;&quot;,&quot;non-dropping-particle&quot;:&quot;&quot;},{&quot;family&quot;:&quot;Lu&quot;,&quot;given&quot;:&quot;Yongyi&quot;,&quot;parse-names&quot;:false,&quot;dropping-particle&quot;:&quot;&quot;,&quot;non-dropping-particle&quot;:&quot;&quot;},{&quot;family&quot;:&quot;Yu&quot;,&quot;given&quot;:&quot;Qihang&quot;,&quot;parse-names&quot;:false,&quot;dropping-particle&quot;:&quot;&quot;,&quot;non-dropping-particle&quot;:&quot;&quot;},{&quot;family&quot;:&quot;Luo&quot;,&quot;given&quot;:&quot;Xiangde&quot;,&quot;parse-names&quot;:false,&quot;dropping-particle&quot;:&quot;&quot;,&quot;non-dropping-particle&quot;:&quot;&quot;},{&quot;family&quot;:&quot;Adeli&quot;,&quot;given&quot;:&quot;Ehsan&quot;,&quot;parse-names&quot;:false,&quot;dropping-particle&quot;:&quot;&quot;,&quot;non-dropping-particle&quot;:&quot;&quot;},{&quot;family&quot;:&quot;Wang&quot;,&quot;given&quot;:&quot;Yan&quot;,&quot;parse-names&quot;:false,&quot;dropping-particle&quot;:&quot;&quot;,&quot;non-dropping-particle&quot;:&quot;&quot;},{&quot;family&quot;:&quot;Lu&quot;,&quot;given&quot;:&quot;Le&quot;,&quot;parse-names&quot;:false,&quot;dropping-particle&quot;:&quot;&quot;,&quot;non-dropping-particle&quot;:&quot;&quot;},{&quot;family&quot;:&quot;Yuille&quot;,&quot;given&quot;:&quot;Alan L.&quot;,&quot;parse-names&quot;:false,&quot;dropping-particle&quot;:&quot;&quot;,&quot;non-dropping-particle&quot;:&quot;&quot;},{&quot;family&quot;:&quot;Zhou&quot;,&quot;given&quot;:&quot;Yuyin&quot;,&quot;parse-names&quot;:false,&quot;dropping-particle&quot;:&quot;&quot;,&quot;non-dropping-particle&quot;:&quot;&quot;}],&quot;URL&quot;:&quot;http://arxiv.org/abs/2102.04306&quot;,&quot;issued&quot;:{&quot;date-parts&quot;:[[2021,2,8]]},&quot;abstract&quot;:&quot;Medical image segmentation is an essential prerequisite for developing healthcare systems, especially for disease diagnosis and treatment planning. On various medical image segmentation tasks, the u-shaped architecture, also known as U-Net, has become the de-facto standard and achieved tremendous success. However, due to the intrinsic locality of convolution operations, U-Net generally demonstrates limitations in explicitly modeling long-range dependency. Transformers, designed for sequence-to-sequence prediction, have emerged as alternative architectures with innate global self-attention mechanisms, but can result in limited localization abilities due to insufficient low-level details. In this paper, we propose TransUNet, which merits both Transformers and U-Net, as a strong alternative for medical image segmentation. On one hand, the Transformer encodes tokenized image patches from a convolution neural network (CNN) feature map as the input sequence for extracting global contexts. On the other hand, the decoder upsamples the encoded features which are then combined with the high-resolution CNN feature maps to enable precise localization. We argue that Transformers can serve as strong encoders for medical image segmentation tasks, with the combination of U-Net to enhance finer details by recovering localized spatial information. TransUNet achieves superior performances to various competing methods on different medical applications including multi-organ segmentation and cardiac segmentation. Code and models are available at https://github.com/Beckschen/TransUNet.&quot;,&quot;container-title-short&quot;:&quot;&quot;},&quot;isTemporary&quot;:false}]},{&quot;citationID&quot;:&quot;MENDELEY_CITATION_e37aa68a-815e-49af-95f3-40e0f12e32af&quot;,&quot;properties&quot;:{&quot;noteIndex&quot;:0},&quot;isEdited&quot;:false,&quot;manualOverride&quot;:{&quot;isManuallyOverridden&quot;:false,&quot;citeprocText&quot;:&quot;[41]&quot;,&quot;manualOverrideText&quot;:&quot;&quot;},&quot;citationTag&quot;:&quot;MENDELEY_CITATION_v3_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&quot;,&quot;citationItems&quot;:[{&quot;id&quot;:&quot;2bfbf568-b160-30d0-a18e-d0510c68dcfc&quot;,&quot;itemData&quot;:{&quot;type&quot;:&quot;article-journal&quot;,&quot;id&quot;:&quot;2bfbf568-b160-30d0-a18e-d0510c68dcfc&quot;,&quot;title&quot;:&quot;Prediction of cardiovascular risk factors from retinal fundus photographs via deep learning&quot;,&quot;author&quot;:[{&quot;family&quot;:&quot;Poplin&quot;,&quot;given&quot;:&quot;Ryan&quot;,&quot;parse-names&quot;:false,&quot;dropping-particle&quot;:&quot;&quot;,&quot;non-dropping-particle&quot;:&quot;&quot;},{&quot;family&quot;:&quot;Varadarajan&quot;,&quot;given&quot;:&quot;Avinash&quot;,&quot;parse-names&quot;:false,&quot;dropping-particle&quot;:&quot;V.&quot;,&quot;non-dropping-particle&quot;:&quot;&quot;},{&quot;family&quot;:&quot;Blumer&quot;,&quot;given&quot;:&quot;Katy&quot;,&quot;parse-names&quot;:false,&quot;dropping-particle&quot;:&quot;&quot;,&quot;non-dropping-particle&quot;:&quot;&quot;},{&quot;family&quot;:&quot;Liu&quot;,&quot;given&quot;:&quot;Yun&quot;,&quot;parse-names&quot;:false,&quot;dropping-particle&quot;:&quot;&quot;,&quot;non-dropping-particle&quot;:&quot;&quot;},{&quot;family&quot;:&quot;McConnell&quot;,&quot;given&quot;:&quot;Michael&quot;,&quot;parse-names&quot;:false,&quot;dropping-particle&quot;:&quot;V.&quot;,&quot;non-dropping-particle&quot;:&quot;&quot;},{&quot;family&quot;:&quot;Corrado&quot;,&quot;given&quot;:&quot;Greg S.&quot;,&quot;parse-names&quot;:false,&quot;dropping-particle&quot;:&quot;&quot;,&quot;non-dropping-particle&quot;:&quot;&quot;},{&quot;family&quot;:&quot;Peng&quot;,&quot;given&quot;:&quot;Lily&quot;,&quot;parse-names&quot;:false,&quot;dropping-particle&quot;:&quot;&quot;,&quot;non-dropping-particle&quot;:&quot;&quot;},{&quot;family&quot;:&quot;Webster&quot;,&quot;given&quot;:&quot;Dale R.&quot;,&quot;parse-names&quot;:false,&quot;dropping-particle&quot;:&quot;&quot;,&quot;non-dropping-particle&quot;:&quot;&quot;}],&quot;container-title&quot;:&quot;Nature Biomedical Engineering&quot;,&quot;container-title-short&quot;:&quot;Nat Biomed Eng&quot;,&quot;DOI&quot;:&quot;10.1038/s41551-018-0195-0&quot;,&quot;ISSN&quot;:&quot;2157-846X&quot;,&quot;issued&quot;:{&quot;date-parts&quot;:[[2018,2,19]]},&quot;page&quot;:&quot;158-164&quot;,&quot;issue&quot;:&quot;3&quot;,&quot;volume&quot;:&quot;2&quot;},&quot;isTemporary&quot;:false}]},{&quot;citationID&quot;:&quot;MENDELEY_CITATION_bc3ae9eb-6ef9-4a46-9f31-f2f0931210f4&quot;,&quot;properties&quot;:{&quot;noteIndex&quot;:0},&quot;isEdited&quot;:false,&quot;manualOverride&quot;:{&quot;isManuallyOverridden&quot;:false,&quot;citeprocText&quot;:&quot;[42], [43]&quot;,&quot;manualOverrideText&quot;:&quot;&quot;},&quot;citationTag&quot;:&quot;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&quot;,&quot;citationItems&quot;:[{&quot;id&quot;:&quot;831a3818-7662-3257-aa0a-e473b6259364&quot;,&quot;itemData&quot;:{&quot;type&quot;:&quot;article-journal&quot;,&quot;id&quot;:&quot;831a3818-7662-3257-aa0a-e473b6259364&quot;,&quot;title&quot;:&quot;Common Limitations of Image Processing Metrics: A Picture Story&quot;,&quot;author&quot;:[{&quot;family&quot;:&quot;Reinke&quot;,&quot;given&quot;:&quot;Annika&quot;,&quot;parse-names&quot;:false,&quot;dropping-particle&quot;:&quot;&quot;,&quot;non-dropping-particle&quot;:&quot;&quot;},{&quot;family&quot;:&quot;Tizabi&quot;,&quot;given&quot;:&quot;Minu D.&quot;,&quot;parse-names&quot;:false,&quot;dropping-particle&quot;:&quot;&quot;,&quot;non-dropping-particle&quot;:&quot;&quot;},{&quot;family&quot;:&quot;Sudre&quot;,&quot;given&quot;:&quot;Carole H.&quot;,&quot;parse-names&quot;:false,&quot;dropping-particle&quot;:&quot;&quot;,&quot;non-dropping-particle&quot;:&quot;&quot;},{&quot;family&quot;:&quot;Eisenmann&quot;,&quot;given&quot;:&quot;Matthias&quot;,&quot;parse-names&quot;:false,&quot;dropping-particle&quot;:&quot;&quot;,&quot;non-dropping-particle&quot;:&quot;&quot;},{&quot;family&quot;:&quot;Rädsch&quot;,&quot;given&quot;:&quot;Tim&quot;,&quot;parse-names&quot;:false,&quot;dropping-particle&quot;:&quot;&quot;,&quot;non-dropping-particle&quot;:&quot;&quot;},{&quot;family&quot;:&quot;Baumgartner&quot;,&quot;given&quot;:&quot;Michael&quot;,&quot;parse-names&quot;:false,&quot;dropping-particle&quot;:&quot;&quot;,&quot;non-dropping-particle&quot;:&quot;&quot;},{&quot;family&quot;:&quot;Acion&quot;,&quot;given&quot;:&quot;Laura&quot;,&quot;parse-names&quot;:false,&quot;dropping-particle&quot;:&quot;&quot;,&quot;non-dropping-particle&quot;:&quot;&quot;},{&quot;family&quot;:&quot;Antonelli&quot;,&quot;given&quot;:&quot;Michela&quot;,&quot;parse-names&quot;:false,&quot;dropping-particle&quot;:&quot;&quot;,&quot;non-dropping-particle&quot;:&quot;&quot;},{&quot;family&quot;:&quot;Arbel&quot;,&quot;given&quot;:&quot;Tal&quot;,&quot;parse-names&quot;:false,&quot;dropping-particle&quot;:&quot;&quot;,&quot;non-dropping-particle&quot;:&quot;&quot;},{&quot;family&quot;:&quot;Bakas&quot;,&quot;given&quot;:&quot;Spyridon&quot;,&quot;parse-names&quot;:false,&quot;dropping-particle&quot;:&quot;&quot;,&quot;non-dropping-particle&quot;:&quot;&quot;},{&quot;family&quot;:&quot;Bankhead&quot;,&quot;given&quot;:&quot;Peter&quot;,&quot;parse-names&quot;:false,&quot;dropping-particle&quot;:&quot;&quot;,&quot;non-dropping-particle&quot;:&quot;&quot;},{&quot;family&quot;:&quot;Benis&quot;,&quot;given&quot;:&quot;Arriel&quot;,&quot;parse-names&quot;:false,&quot;dropping-particle&quot;:&quot;&quot;,&quot;non-dropping-particle&quot;:&quot;&quot;},{&quot;family&quot;:&quot;Blaschko&quot;,&quot;given&quot;:&quot;Matthew&quot;,&quot;parse-names&quot;:false,&quot;dropping-particle&quot;:&quot;&quot;,&quot;non-dropping-particle&quot;:&quot;&quot;},{&quot;family&quot;:&quot;Buettner&quot;,&quot;given&quot;:&quot;Florian&quot;,&quot;parse-names&quot;:false,&quot;dropping-particle&quot;:&quot;&quot;,&quot;non-dropping-particle&quot;:&quot;&quot;},{&quot;family&quot;:&quot;Cardoso&quot;,&quot;given&quot;:&quot;M. Jorge&quot;,&quot;parse-names&quot;:false,&quot;dropping-particle&quot;:&quot;&quot;,&quot;non-dropping-particle&quot;:&quot;&quot;},{&quot;family&quot;:&quot;Chen&quot;,&quot;given&quot;:&quot;Jianxu&quot;,&quot;parse-names&quot;:false,&quot;dropping-particle&quot;:&quot;&quot;,&quot;non-dropping-particle&quot;:&quot;&quot;},{&quot;family&quot;:&quot;Cheplygina&quot;,&quot;given&quot;:&quot;Veronika&quot;,&quot;parse-names&quot;:false,&quot;dropping-particle&quot;:&quot;&quot;,&quot;non-dropping-particle&quot;:&quot;&quot;},{&quot;family&quot;:&quot;Christodoulou&quot;,&quot;given&quot;:&quot;Evangelia&quot;,&quot;parse-names&quot;:false,&quot;dropping-particle&quot;:&quot;&quot;,&quot;non-dropping-particle&quot;:&quot;&quot;},{&quot;family&quot;:&quot;Cimini&quot;,&quot;given&quot;:&quot;Beth&quot;,&quot;parse-names&quot;:false,&quot;dropping-particle&quot;:&quot;&quot;,&quot;non-dropping-particle&quot;:&quot;&quot;},{&quot;family&quot;:&quot;Collins&quot;,&quot;given&quot;:&quot;Gary S.&quot;,&quot;parse-names&quot;:false,&quot;dropping-particle&quot;:&quot;&quot;,&quot;non-dropping-particle&quot;:&quot;&quot;},{&quot;family&quot;:&quot;Engelhardt&quot;,&quot;given&quot;:&quot;Sandy&quot;,&quot;parse-names&quot;:false,&quot;dropping-particle&quot;:&quot;&quot;,&quot;non-dropping-particle&quot;:&quot;&quot;},{&quot;family&quot;:&quot;Farahani&quot;,&quot;given&quot;:&quot;Keyvan&quot;,&quot;parse-names&quot;:false,&quot;dropping-particle&quot;:&quot;&quot;,&quot;non-dropping-particle&quot;:&quot;&quot;},{&quot;family&quot;:&quot;Ferrer&quot;,&quot;given&quot;:&quot;Luciana&quot;,&quot;parse-names&quot;:false,&quot;dropping-particle&quot;:&quot;&quot;,&quot;non-dropping-particle&quot;:&quot;&quot;},{&quot;family&quot;:&quot;Galdran&quot;,&quot;given&quot;:&quot;Adrian&quot;,&quot;parse-names&quot;:false,&quot;dropping-particle&quot;:&quot;&quot;,&quot;non-dropping-particle&quot;:&quot;&quot;},{&quot;family&quot;:&quot;Ginneken&quot;,&quot;given&quot;:&quot;Bram&quot;,&quot;parse-names&quot;:false,&quot;dropping-particle&quot;:&quot;&quot;,&quot;non-dropping-particle&quot;:&quot;van&quot;},{&quot;family&quot;:&quot;Glocker&quot;,&quot;given&quot;:&quot;Ben&quot;,&quot;parse-names&quot;:false,&quot;dropping-particle&quot;:&quot;&quot;,&quot;non-dropping-particle&quot;:&quot;&quot;},{&quot;family&quot;:&quot;Godau&quot;,&quot;given&quot;:&quot;Patrick&quot;,&quot;parse-names&quot;:false,&quot;dropping-particle&quot;:&quot;&quot;,&quot;non-dropping-particle&quot;:&quot;&quot;},{&quot;family&quot;:&quot;Haase&quot;,&quot;given&quot;:&quot;Robert&quot;,&quot;parse-names&quot;:false,&quot;dropping-particle&quot;:&quot;&quot;,&quot;non-dropping-particle&quot;:&quot;&quot;},{&quot;family&quot;:&quot;Hamprecht&quot;,&quot;given&quot;:&quot;Fred&quot;,&quot;parse-names&quot;:false,&quot;dropping-particle&quot;:&quot;&quot;,&quot;non-dropping-particle&quot;:&quot;&quot;},{&quot;family&quot;:&quot;Hashimoto&quot;,&quot;given&quot;:&quot;Daniel A.&quot;,&quot;parse-names&quot;:false,&quot;dropping-particle&quot;:&quot;&quot;,&quot;non-dropping-particle&quot;:&quot;&quot;},{&quot;family&quot;:&quot;Heckmann-Nötzel&quot;,&quot;given&quot;:&quot;Doreen&quot;,&quot;parse-names&quot;:false,&quot;dropping-particle&quot;:&quot;&quot;,&quot;non-dropping-particle&quot;:&quot;&quot;},{&quot;family&quot;:&quot;Hirsch&quot;,&quot;given&quot;:&quot;Peter&quot;,&quot;parse-names&quot;:false,&quot;dropping-particle&quot;:&quot;&quot;,&quot;non-dropping-particle&quot;:&quot;&quot;},{&quot;family&quot;:&quot;Hoffman&quot;,&quot;given&quot;:&quot;Michael M.&quot;,&quot;parse-names&quot;:false,&quot;dropping-particle&quot;:&quot;&quot;,&quot;non-dropping-particle&quot;:&quot;&quot;},{&quot;family&quot;:&quot;Huisman&quot;,&quot;given&quot;:&quot;Merel&quot;,&quot;parse-names&quot;:false,&quot;dropping-particle&quot;:&quot;&quot;,&quot;non-dropping-particle&quot;:&quot;&quot;},{&quot;family&quot;:&quot;Isensee&quot;,&quot;given&quot;:&quot;Fabian&quot;,&quot;parse-names&quot;:false,&quot;dropping-particle&quot;:&quot;&quot;,&quot;non-dropping-particle&quot;:&quot;&quot;},{&quot;family&quot;:&quot;Jannin&quot;,&quot;given&quot;:&quot;Pierre&quot;,&quot;parse-names&quot;:false,&quot;dropping-particle&quot;:&quot;&quot;,&quot;non-dropping-particle&quot;:&quot;&quot;},{&quot;family&quot;:&quot;Kahn&quot;,&quot;given&quot;:&quot;Charles E.&quot;,&quot;parse-names&quot;:false,&quot;dropping-particle&quot;:&quot;&quot;,&quot;non-dropping-particle&quot;:&quot;&quot;},{&quot;family&quot;:&quot;Kainmueller&quot;,&quot;given&quot;:&quot;Dagmar&quot;,&quot;parse-names&quot;:false,&quot;dropping-particle&quot;:&quot;&quot;,&quot;non-dropping-particle&quot;:&quot;&quot;},{&quot;family&quot;:&quot;Kainz&quot;,&quot;given&quot;:&quot;Bernhard&quot;,&quot;parse-names&quot;:false,&quot;dropping-particle&quot;:&quot;&quot;,&quot;non-dropping-particle&quot;:&quot;&quot;},{&quot;family&quot;:&quot;Karargyris&quot;,&quot;given&quot;:&quot;Alexandros&quot;,&quot;parse-names&quot;:false,&quot;dropping-particle&quot;:&quot;&quot;,&quot;non-dropping-particle&quot;:&quot;&quot;},{&quot;family&quot;:&quot;Karthikesalingam&quot;,&quot;given&quot;:&quot;Alan&quot;,&quot;parse-names&quot;:false,&quot;dropping-particle&quot;:&quot;&quot;,&quot;non-dropping-particle&quot;:&quot;&quot;},{&quot;family&quot;:&quot;Kavur&quot;,&quot;given&quot;:&quot;A. Emre&quot;,&quot;parse-names&quot;:false,&quot;dropping-particle&quot;:&quot;&quot;,&quot;non-dropping-particle&quot;:&quot;&quot;},{&quot;family&quot;:&quot;Kenngott&quot;,&quot;given&quot;:&quot;Hannes&quot;,&quot;parse-names&quot;:false,&quot;dropping-particle&quot;:&quot;&quot;,&quot;non-dropping-particle&quot;:&quot;&quot;},{&quot;family&quot;:&quot;Kleesiek&quot;,&quot;given&quot;:&quot;Jens&quot;,&quot;parse-names&quot;:false,&quot;dropping-particle&quot;:&quot;&quot;,&quot;non-dropping-particle&quot;:&quot;&quot;},{&quot;family&quot;:&quot;Kleppe&quot;,&quot;given&quot;:&quot;Andreas&quot;,&quot;parse-names&quot;:false,&quot;dropping-particle&quot;:&quot;&quot;,&quot;non-dropping-particle&quot;:&quot;&quot;},{&quot;family&quot;:&quot;Kohler&quot;,&quot;given&quot;:&quot;Sven&quot;,&quot;parse-names&quot;:false,&quot;dropping-particle&quot;:&quot;&quot;,&quot;non-dropping-particle&quot;:&quot;&quot;},{&quot;family&quot;:&quot;Kofler&quot;,&quot;given&quot;:&quot;Florian&quot;,&quot;parse-names&quot;:false,&quot;dropping-particle&quot;:&quot;&quot;,&quot;non-dropping-particle&quot;:&quot;&quot;},{&quot;family&quot;:&quot;Kopp-Schneider&quot;,&quot;given&quot;:&quot;Annette&quot;,&quot;parse-names&quot;:false,&quot;dropping-particle&quot;:&quot;&quot;,&quot;non-dropping-particle&quot;:&quot;&quot;},{&quot;family&quot;:&quot;Kooi&quot;,&quot;given&quot;:&quot;Thijs&quot;,&quot;parse-names&quot;:false,&quot;dropping-particle&quot;:&quot;&quot;,&quot;non-dropping-particle&quot;:&quot;&quot;},{&quot;family&quot;:&quot;Kozubek&quot;,&quot;given&quot;:&quot;Michal&quot;,&quot;parse-names&quot;:false,&quot;dropping-particle&quot;:&quot;&quot;,&quot;non-dropping-particle&quot;:&quot;&quot;},{&quot;family&quot;:&quot;Kreshuk&quot;,&quot;given&quot;:&quot;Anna&quot;,&quot;parse-names&quot;:false,&quot;dropping-particle&quot;:&quot;&quot;,&quot;non-dropping-particle&quot;:&quot;&quot;},{&quot;family&quot;:&quot;Kurc&quot;,&quot;given&quot;:&quot;Tahsin&quot;,&quot;parse-names&quot;:false,&quot;dropping-particle&quot;:&quot;&quot;,&quot;non-dropping-particle&quot;:&quot;&quot;},{&quot;family&quot;:&quot;Landman&quot;,&quot;given&quot;:&quot;Bennett A.&quot;,&quot;parse-names&quot;:false,&quot;dropping-particle&quot;:&quot;&quot;,&quot;non-dropping-particle&quot;:&quot;&quot;},{&quot;family&quot;:&quot;Litjens&quot;,&quot;given&quot;:&quot;Geert&quot;,&quot;parse-names&quot;:false,&quot;dropping-particle&quot;:&quot;&quot;,&quot;non-dropping-particle&quot;:&quot;&quot;},{&quot;family&quot;:&quot;Madani&quot;,&quot;given&quot;:&quot;Amin&quot;,&quot;parse-names&quot;:false,&quot;dropping-particle&quot;:&quot;&quot;,&quot;non-dropping-particle&quot;:&quot;&quot;},{&quot;family&quot;:&quot;Maier-Hein&quot;,&quot;given&quot;:&quot;Klaus&quot;,&quot;parse-names&quot;:false,&quot;dropping-particle&quot;:&quot;&quot;,&quot;non-dropping-particle&quot;:&quot;&quot;},{&quot;family&quot;:&quot;Martel&quot;,&quot;given&quot;:&quot;Anne L.&quot;,&quot;parse-names&quot;:false,&quot;dropping-particle&quot;:&quot;&quot;,&quot;non-dropping-particle&quot;:&quot;&quot;},{&quot;family&quot;:&quot;Mattson&quot;,&quot;given&quot;:&quot;Peter&quot;,&quot;parse-names&quot;:false,&quot;dropping-particle&quot;:&quot;&quot;,&quot;non-dropping-particle&quot;:&quot;&quot;},{&quot;family&quot;:&quot;Meijering&quot;,&quot;given&quot;:&quot;Erik&quot;,&quot;parse-names&quot;:false,&quot;dropping-particle&quot;:&quot;&quot;,&quot;non-dropping-particle&quot;:&quot;&quot;},{&quot;family&quot;:&quot;Menze&quot;,&quot;given&quot;:&quot;Bjoern&quot;,&quot;parse-names&quot;:false,&quot;dropping-particle&quot;:&quot;&quot;,&quot;non-dropping-particle&quot;:&quot;&quot;},{&quot;family&quot;:&quot;Moher&quot;,&quot;given&quot;:&quot;David&quot;,&quot;parse-names&quot;:false,&quot;dropping-particle&quot;:&quot;&quot;,&quot;non-dropping-particle&quot;:&quot;&quot;},{&quot;family&quot;:&quot;Moons&quot;,&quot;given&quot;:&quot;Karel G. M.&quot;,&quot;parse-names&quot;:false,&quot;dropping-particle&quot;:&quot;&quot;,&quot;non-dropping-particle&quot;:&quot;&quot;},{&quot;family&quot;:&quot;Müller&quot;,&quot;given&quot;:&quot;Henning&quot;,&quot;parse-names&quot;:false,&quot;dropping-particle&quot;:&quot;&quot;,&quot;non-dropping-particle&quot;:&quot;&quot;},{&quot;family&quot;:&quot;Nichyporuk&quot;,&quot;given&quot;:&quot;Brennan&quot;,&quot;parse-names&quot;:false,&quot;dropping-particle&quot;:&quot;&quot;,&quot;non-dropping-particle&quot;:&quot;&quot;},{&quot;family&quot;:&quot;Nickel&quot;,&quot;given&quot;:&quot;Felix&quot;,&quot;parse-names&quot;:false,&quot;dropping-particle&quot;:&quot;&quot;,&quot;non-dropping-particle&quot;:&quot;&quot;},{&quot;family&quot;:&quot;Noyan&quot;,&quot;given&quot;:&quot;M. Alican&quot;,&quot;parse-names&quot;:false,&quot;dropping-particle&quot;:&quot;&quot;,&quot;non-dropping-particle&quot;:&quot;&quot;},{&quot;family&quot;:&quot;Petersen&quot;,&quot;given&quot;:&quot;Jens&quot;,&quot;parse-names&quot;:false,&quot;dropping-particle&quot;:&quot;&quot;,&quot;non-dropping-particle&quot;:&quot;&quot;},{&quot;family&quot;:&quot;Polat&quot;,&quot;given&quot;:&quot;Gorkem&quot;,&quot;parse-names&quot;:false,&quot;dropping-particle&quot;:&quot;&quot;,&quot;non-dropping-particle&quot;:&quot;&quot;},{&quot;family&quot;:&quot;Rafelski&quot;,&quot;given&quot;:&quot;Susanne M.&quot;,&quot;parse-names&quot;:false,&quot;dropping-particle&quot;:&quot;&quot;,&quot;non-dropping-particle&quot;:&quot;&quot;},{&quot;family&quot;:&quot;Rajpoot&quot;,&quot;given&quot;:&quot;Nasir&quot;,&quot;parse-names&quot;:false,&quot;dropping-particle&quot;:&quot;&quot;,&quot;non-dropping-particle&quot;:&quot;&quot;},{&quot;family&quot;:&quot;Reyes&quot;,&quot;given&quot;:&quot;Mauricio&quot;,&quot;parse-names&quot;:false,&quot;dropping-particle&quot;:&quot;&quot;,&quot;non-dropping-particle&quot;:&quot;&quot;},{&quot;family&quot;:&quot;Rieke&quot;,&quot;given&quot;:&quot;Nicola&quot;,&quot;parse-names&quot;:false,&quot;dropping-particle&quot;:&quot;&quot;,&quot;non-dropping-particle&quot;:&quot;&quot;},{&quot;family&quot;:&quot;Riegler&quot;,&quot;given&quot;:&quot;Michael&quot;,&quot;parse-names&quot;:false,&quot;dropping-particle&quot;:&quot;&quot;,&quot;non-dropping-particle&quot;:&quot;&quot;},{&quot;family&quot;:&quot;Rivaz&quot;,&quot;given&quot;:&quot;Hassan&quot;,&quot;parse-names&quot;:false,&quot;dropping-particle&quot;:&quot;&quot;,&quot;non-dropping-particle&quot;:&quot;&quot;},{&quot;family&quot;:&quot;Saez-Rodriguez&quot;,&quot;given&quot;:&quot;Julio&quot;,&quot;parse-names&quot;:false,&quot;dropping-particle&quot;:&quot;&quot;,&quot;non-dropping-particle&quot;:&quot;&quot;},{&quot;family&quot;:&quot;Sánchez&quot;,&quot;given&quot;:&quot;Clara I.&quot;,&quot;parse-names&quot;:false,&quot;dropping-particle&quot;:&quot;&quot;,&quot;non-dropping-particle&quot;:&quot;&quot;},{&quot;family&quot;:&quot;Schroeter&quot;,&quot;given&quot;:&quot;Julien&quot;,&quot;parse-names&quot;:false,&quot;dropping-particle&quot;:&quot;&quot;,&quot;non-dropping-particle&quot;:&quot;&quot;},{&quot;family&quot;:&quot;Saha&quot;,&quot;given&quot;:&quot;Anindo&quot;,&quot;parse-names&quot;:false,&quot;dropping-particle&quot;:&quot;&quot;,&quot;non-dropping-particle&quot;:&quot;&quot;},{&quot;family&quot;:&quot;Selver&quot;,&quot;given&quot;:&quot;M. Alper&quot;,&quot;parse-names&quot;:false,&quot;dropping-particle&quot;:&quot;&quot;,&quot;non-dropping-particle&quot;:&quot;&quot;},{&quot;family&quot;:&quot;Sharan&quot;,&quot;given&quot;:&quot;Lalith&quot;,&quot;parse-names&quot;:false,&quot;dropping-particle&quot;:&quot;&quot;,&quot;non-dropping-particle&quot;:&quot;&quot;},{&quot;family&quot;:&quot;Shetty&quot;,&quot;given&quot;:&quot;Shravya&quot;,&quot;parse-names&quot;:false,&quot;dropping-particle&quot;:&quot;&quot;,&quot;non-dropping-particle&quot;:&quot;&quot;},{&quot;family&quot;:&quot;Smeden&quot;,&quot;given&quot;:&quot;Maarten&quot;,&quot;parse-names&quot;:false,&quot;dropping-particle&quot;:&quot;&quot;,&quot;non-dropping-particle&quot;:&quot;van&quot;},{&quot;family&quot;:&quot;Stieltjes&quot;,&quot;given&quot;:&quot;Bram&quot;,&quot;parse-names&quot;:false,&quot;dropping-particle&quot;:&quot;&quot;,&quot;non-dropping-particle&quot;:&quot;&quot;},{&quot;family&quot;:&quot;Summers&quot;,&quot;given&quot;:&quot;Ronald M.&quot;,&quot;parse-names&quot;:false,&quot;dropping-particle&quot;:&quot;&quot;,&quot;non-dropping-particle&quot;:&quot;&quot;},{&quot;family&quot;:&quot;Taha&quot;,&quot;given&quot;:&quot;Abdel A.&quot;,&quot;parse-names&quot;:false,&quot;dropping-particle&quot;:&quot;&quot;,&quot;non-dropping-particle&quot;:&quot;&quot;},{&quot;family&quot;:&quot;Tiulpin&quot;,&quot;given&quot;:&quot;Aleksei&quot;,&quot;parse-names&quot;:false,&quot;dropping-particle&quot;:&quot;&quot;,&quot;non-dropping-particle&quot;:&quot;&quot;},{&quot;family&quot;:&quot;Tsaftaris&quot;,&quot;given&quot;:&quot;Sotirios A.&quot;,&quot;parse-names&quot;:false,&quot;dropping-particle&quot;:&quot;&quot;,&quot;non-dropping-particle&quot;:&quot;&quot;},{&quot;family&quot;:&quot;Calster&quot;,&quot;given&quot;:&quot;Ben&quot;,&quot;parse-names&quot;:false,&quot;dropping-particle&quot;:&quot;&quot;,&quot;non-dropping-particle&quot;:&quot;Van&quot;},{&quot;family&quot;:&quot;Varoquaux&quot;,&quot;given&quot;:&quot;Gaël&quot;,&quot;parse-names&quot;:false,&quot;dropping-particle&quot;:&quot;&quot;,&quot;non-dropping-particle&quot;:&quot;&quot;},{&quot;family&quot;:&quot;Wiesenfarth&quot;,&quot;given&quot;:&quot;Manuel&quot;,&quot;parse-names&quot;:false,&quot;dropping-particle&quot;:&quot;&quot;,&quot;non-dropping-particle&quot;:&quot;&quot;},{&quot;family&quot;:&quot;Yaniv&quot;,&quot;given&quot;:&quot;Ziv R.&quot;,&quot;parse-names&quot;:false,&quot;dropping-particle&quot;:&quot;&quot;,&quot;non-dropping-particle&quot;:&quot;&quot;},{&quot;family&quot;:&quot;Jäger&quot;,&quot;given&quot;:&quot;Paul&quot;,&quot;parse-names&quot;:false,&quot;dropping-particle&quot;:&quot;&quot;,&quot;non-dropping-particle&quot;:&quot;&quot;},{&quot;family&quot;:&quot;Maier-Hein&quot;,&quot;given&quot;:&quot;Lena&quot;,&quot;parse-names&quot;:false,&quot;dropping-particle&quot;:&quot;&quot;,&quot;non-dropping-particle&quot;:&quot;&quot;}],&quot;URL&quot;:&quot;http://arxiv.org/abs/2104.05642&quot;,&quot;issued&quot;:{&quot;date-parts&quot;:[[2023,12,6]]},&quot;abstract&quot;:&quot;While the importance of automatic image analysis is continuously increasing, recent meta-research revealed major flaws with respect to algorithm validation. Performance metrics are particularly key for meaningful, objective, and transparent performance assessment and validation of the used automatic algorithms, but relatively little attention has been given to the practical pitfalls when using specific metrics for a given image analysis task. These are typically related to (1) the disregard of inherent metric properties, such as the behaviour in the presence of class imbalance or small target structures, (2) the disregard of inherent data set properties, such as the non-independence of the test cases, and (3) the disregard of the actual biomedical domain interest that the metrics should reflect. This living dynamically document has the purpose to illustrate important limitations of performance metrics commonly applied in the field of image analysis. In this context, it focuses on biomedical image analysis problems that can be phrased as image-level classification, semantic segmentation, instance segmentation, or object detection task. The current version is based on a Delphi process on metrics conducted by an international consortium of image analysis experts from more than 60 institutions worldwide.&quot;,&quot;container-title-short&quot;:&quot;&quot;},&quot;isTemporary&quot;:false},{&quot;id&quot;:&quot;b32e65f6-9724-3b3c-8dee-5c4be42d781b&quot;,&quot;itemData&quot;:{&quot;type&quot;:&quot;article-journal&quot;,&quot;id&quot;:&quot;b32e65f6-9724-3b3c-8dee-5c4be42d781b&quot;,&quot;title&quot;:&quot;nnU-Net: Self-adapting Framework for U-Net-Based Medical Image Segmentation&quot;,&quot;author&quot;:[{&quot;family&quot;:&quot;Isensee&quot;,&quot;given&quot;:&quot;Fabian&quot;,&quot;parse-names&quot;:false,&quot;dropping-particle&quot;:&quot;&quot;,&quot;non-dropping-particle&quot;:&quot;&quot;},{&quot;family&quot;:&quot;Petersen&quot;,&quot;given&quot;:&quot;Jens&quot;,&quot;parse-names&quot;:false,&quot;dropping-particle&quot;:&quot;&quot;,&quot;non-dropping-particle&quot;:&quot;&quot;},{&quot;family&quot;:&quot;Klein&quot;,&quot;given&quot;:&quot;André&quot;,&quot;parse-names&quot;:false,&quot;dropping-particle&quot;:&quot;&quot;,&quot;non-dropping-particle&quot;:&quot;&quot;},{&quot;family&quot;:&quot;Zimmerer&quot;,&quot;given&quot;:&quot;David&quot;,&quot;parse-names&quot;:false,&quot;dropping-particle&quot;:&quot;&quot;,&quot;non-dropping-particle&quot;:&quot;&quot;},{&quot;family&quot;:&quot;Klein&quot;,&quot;given&quot;:&quot;Andre&quot;,&quot;parse-names&quot;:false,&quot;dropping-particle&quot;:&quot;&quot;,&quot;non-dropping-particle&quot;:&quot;&quot;},{&quot;family&quot;:&quot;Jaeger&quot;,&quot;given&quot;:&quot;Paul F&quot;,&quot;parse-names&quot;:false,&quot;dropping-particle&quot;:&quot;&quot;,&quot;non-dropping-particle&quot;:&quot;&quot;},{&quot;family&quot;:&quot;Kohl&quot;,&quot;given&quot;:&quot;Simon&quot;,&quot;parse-names&quot;:false,&quot;dropping-particle&quot;:&quot;&quot;,&quot;non-dropping-particle&quot;:&quot;&quot;},{&quot;family&quot;:&quot;Wasserthal&quot;,&quot;given&quot;:&quot;Jakob&quot;,&quot;parse-names&quot;:false,&quot;dropping-particle&quot;:&quot;&quot;,&quot;non-dropping-particle&quot;:&quot;&quot;},{&quot;family&quot;:&quot;Köhler&quot;,&quot;given&quot;:&quot;Gregor&quot;,&quot;parse-names&quot;:false,&quot;dropping-particle&quot;:&quot;&quot;,&quot;non-dropping-particle&quot;:&quot;&quot;},{&quot;family&quot;:&quot;Norajitra&quot;,&quot;given&quot;:&quot;Tobias&quot;,&quot;parse-names&quot;:false,&quot;dropping-particle&quot;:&quot;&quot;,&quot;non-dropping-particle&quot;:&quot;&quot;},{&quot;family&quot;:&quot;Wirkert&quot;,&quot;given&quot;:&quot;Sebastian&quot;,&quot;parse-names&quot;:false,&quot;dropping-particle&quot;:&quot;&quot;,&quot;non-dropping-particle&quot;:&quot;&quot;},{&quot;family&quot;:&quot;Maier-Hein&quot;,&quot;given&quot;:&quot;Klaus H&quot;,&quot;parse-names&quot;:false,&quot;dropping-particle&quot;:&quot;&quot;,&quot;non-dropping-particle&quot;:&quot;&quot;}],&quot;DOI&quot;:&quot;10.48550/arXiv.1809.10486&quot;,&quot;URL&quot;:&quot;https://www.researchgate.net/publication/327930336&quot;,&quot;abstract&quot;:&quot;The U-Net was presented in 2015. With its straightforward and successful architecture it quickly evolved to a commonly used benchmark in medical image segmentation. The adaptation of the U-Net to novel problems, however, comprises several degrees of freedom regarding the exact architecture, pre-processing, training and inference. These choices are not independent of each other and substantially impact the overall performance. The present paper introduces the nnU-Net (\&quot;no-new-Net\&quot;), which refers to a robust and self-adapting framework on the basis of 2D and 3D vanilla U-Nets. We argue the strong case for taking away superfluous bells and whistles of many proposed network designs and instead focus on the remaining aspects that make out the performance and generalizability of a method. We evaluate the nnU-Net in the context of the Medical Segmentation Decathlon challenge, which measures segmentation performance in ten disciplines comprising distinct entities, image modalities, image geometries and dataset sizes, with no manual adjustments between datasets allowed. At the time of manuscript submission, nnU-Net achieves the highest mean dice scores across all classes and seven phase 1 tasks (except class 1 in BrainTumour) in the online leaderboard of the challenge.&quot;},&quot;isTemporary&quot;:false}]},{&quot;citationID&quot;:&quot;MENDELEY_CITATION_13be07f6-78e7-445e-9964-ae51160ea0b8&quot;,&quot;properties&quot;:{&quot;noteIndex&quot;:0},&quot;isEdited&quot;:false,&quot;manualOverride&quot;:{&quot;isManuallyOverridden&quot;:false,&quot;citeprocText&quot;:&quot;[43]&quot;,&quot;manualOverrideText&quot;:&quot;&quot;},&quot;citationTag&quot;:&quot;MENDELEY_CITATION_v3_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&quot;,&quot;citationItems&quot;:[{&quot;id&quot;:&quot;b32e65f6-9724-3b3c-8dee-5c4be42d781b&quot;,&quot;itemData&quot;:{&quot;type&quot;:&quot;article-journal&quot;,&quot;id&quot;:&quot;b32e65f6-9724-3b3c-8dee-5c4be42d781b&quot;,&quot;title&quot;:&quot;nnU-Net: Self-adapting Framework for U-Net-Based Medical Image Segmentation&quot;,&quot;author&quot;:[{&quot;family&quot;:&quot;Isensee&quot;,&quot;given&quot;:&quot;Fabian&quot;,&quot;parse-names&quot;:false,&quot;dropping-particle&quot;:&quot;&quot;,&quot;non-dropping-particle&quot;:&quot;&quot;},{&quot;family&quot;:&quot;Petersen&quot;,&quot;given&quot;:&quot;Jens&quot;,&quot;parse-names&quot;:false,&quot;dropping-particle&quot;:&quot;&quot;,&quot;non-dropping-particle&quot;:&quot;&quot;},{&quot;family&quot;:&quot;Klein&quot;,&quot;given&quot;:&quot;André&quot;,&quot;parse-names&quot;:false,&quot;dropping-particle&quot;:&quot;&quot;,&quot;non-dropping-particle&quot;:&quot;&quot;},{&quot;family&quot;:&quot;Zimmerer&quot;,&quot;given&quot;:&quot;David&quot;,&quot;parse-names&quot;:false,&quot;dropping-particle&quot;:&quot;&quot;,&quot;non-dropping-particle&quot;:&quot;&quot;},{&quot;family&quot;:&quot;Klein&quot;,&quot;given&quot;:&quot;Andre&quot;,&quot;parse-names&quot;:false,&quot;dropping-particle&quot;:&quot;&quot;,&quot;non-dropping-particle&quot;:&quot;&quot;},{&quot;family&quot;:&quot;Jaeger&quot;,&quot;given&quot;:&quot;Paul F&quot;,&quot;parse-names&quot;:false,&quot;dropping-particle&quot;:&quot;&quot;,&quot;non-dropping-particle&quot;:&quot;&quot;},{&quot;family&quot;:&quot;Kohl&quot;,&quot;given&quot;:&quot;Simon&quot;,&quot;parse-names&quot;:false,&quot;dropping-particle&quot;:&quot;&quot;,&quot;non-dropping-particle&quot;:&quot;&quot;},{&quot;family&quot;:&quot;Wasserthal&quot;,&quot;given&quot;:&quot;Jakob&quot;,&quot;parse-names&quot;:false,&quot;dropping-particle&quot;:&quot;&quot;,&quot;non-dropping-particle&quot;:&quot;&quot;},{&quot;family&quot;:&quot;Köhler&quot;,&quot;given&quot;:&quot;Gregor&quot;,&quot;parse-names&quot;:false,&quot;dropping-particle&quot;:&quot;&quot;,&quot;non-dropping-particle&quot;:&quot;&quot;},{&quot;family&quot;:&quot;Norajitra&quot;,&quot;given&quot;:&quot;Tobias&quot;,&quot;parse-names&quot;:false,&quot;dropping-particle&quot;:&quot;&quot;,&quot;non-dropping-particle&quot;:&quot;&quot;},{&quot;family&quot;:&quot;Wirkert&quot;,&quot;given&quot;:&quot;Sebastian&quot;,&quot;parse-names&quot;:false,&quot;dropping-particle&quot;:&quot;&quot;,&quot;non-dropping-particle&quot;:&quot;&quot;},{&quot;family&quot;:&quot;Maier-Hein&quot;,&quot;given&quot;:&quot;Klaus H&quot;,&quot;parse-names&quot;:false,&quot;dropping-particle&quot;:&quot;&quot;,&quot;non-dropping-particle&quot;:&quot;&quot;}],&quot;DOI&quot;:&quot;10.48550/arXiv.1809.10486&quot;,&quot;URL&quot;:&quot;https://www.researchgate.net/publication/327930336&quot;,&quot;abstract&quot;:&quot;The U-Net was presented in 2015. With its straightforward and successful architecture it quickly evolved to a commonly used benchmark in medical image segmentation. The adaptation of the U-Net to novel problems, however, comprises several degrees of freedom regarding the exact architecture, pre-processing, training and inference. These choices are not independent of each other and substantially impact the overall performance. The present paper introduces the nnU-Net (\&quot;no-new-Net\&quot;), which refers to a robust and self-adapting framework on the basis of 2D and 3D vanilla U-Nets. We argue the strong case for taking away superfluous bells and whistles of many proposed network designs and instead focus on the remaining aspects that make out the performance and generalizability of a method. We evaluate the nnU-Net in the context of the Medical Segmentation Decathlon challenge, which measures segmentation performance in ten disciplines comprising distinct entities, image modalities, image geometries and dataset sizes, with no manual adjustments between datasets allowed. At the time of manuscript submission, nnU-Net achieves the highest mean dice scores across all classes and seven phase 1 tasks (except class 1 in BrainTumour) in the online leaderboard of the challenge.&quot;,&quot;container-title-short&quot;:&quot;&quot;},&quot;isTemporary&quot;:false}]},{&quot;citationID&quot;:&quot;MENDELEY_CITATION_dd1cb36a-d3c2-4a4b-906e-444c7ddc9106&quot;,&quot;properties&quot;:{&quot;noteIndex&quot;:0},&quot;isEdited&quot;:false,&quot;manualOverride&quot;:{&quot;isManuallyOverridden&quot;:false,&quot;citeprocText&quot;:&quot;[44]&quot;,&quot;manualOverrideText&quot;:&quot;&quot;},&quot;citationTag&quot;:&quot;MENDELEY_CITATION_v3_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&quot;,&quot;citationItems&quot;:[{&quot;id&quot;:&quot;df94086f-1733-3d98-8ecc-a571b033b19e&quot;,&quot;itemData&quot;:{&quot;type&quot;:&quot;article-journal&quot;,&quot;id&quot;:&quot;df94086f-1733-3d98-8ecc-a571b033b19e&quot;,&quot;title&quot;:&quot;Coronary angiography image segmentation based on PSPNet&quot;,&quot;author&quot;:[{&quot;family&quot;:&quot;Zhu&quot;,&quot;given&quot;:&quot;Xiliang&quot;,&quot;parse-names&quot;:false,&quot;dropping-particle&quot;:&quot;&quot;,&quot;non-dropping-particle&quot;:&quot;&quot;},{&quot;family&quot;:&quot;Cheng&quot;,&quot;given&quot;:&quot;Zhaoyun&quot;,&quot;parse-names&quot;:false,&quot;dropping-particle&quot;:&quot;&quot;,&quot;non-dropping-particle&quot;:&quot;&quot;},{&quot;family&quot;:&quot;Wang&quot;,&quot;given&quot;:&quot;Sheng&quot;,&quot;parse-names&quot;:false,&quot;dropping-particle&quot;:&quot;&quot;,&quot;non-dropping-particle&quot;:&quot;&quot;},{&quot;family&quot;:&quot;Chen&quot;,&quot;given&quot;:&quot;Xianjie&quot;,&quot;parse-names&quot;:false,&quot;dropping-particle&quot;:&quot;&quot;,&quot;non-dropping-particle&quot;:&quot;&quot;},{&quot;family&quot;:&quot;Lu&quot;,&quot;given&quot;:&quot;Guoqing&quot;,&quot;parse-names&quot;:false,&quot;dropping-particle&quot;:&quot;&quot;,&quot;non-dropping-particle&quot;:&quot;&quot;}],&quot;container-title&quot;:&quot;Computer Methods and Programs in Biomedicine&quot;,&quot;container-title-short&quot;:&quot;Comput Methods Programs Biomed&quot;,&quot;DOI&quot;:&quot;10.1016/j.cmpb.2020.105897&quot;,&quot;ISSN&quot;:&quot;01692607&quot;,&quot;issued&quot;:{&quot;date-parts&quot;:[[2021,3]]},&quot;page&quot;:&quot;105897&quot;,&quot;volume&quot;:&quot;200&quot;},&quot;isTemporary&quot;:false}]},{&quot;citationID&quot;:&quot;MENDELEY_CITATION_f3cad65a-97f1-4d5a-908b-e70024441a86&quot;,&quot;properties&quot;:{&quot;noteIndex&quot;:0},&quot;isEdited&quot;:false,&quot;manualOverride&quot;:{&quot;isManuallyOverridden&quot;:false,&quot;citeprocText&quot;:&quot;[45]&quot;,&quot;manualOverrideText&quot;:&quot;&quot;},&quot;citationTag&quot;:&quot;MENDELEY_CITATION_v3_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&quot;,&quot;citationItems&quot;:[{&quot;id&quot;:&quot;f0d000da-a96f-30db-9b3b-5bb6593d7494&quot;,&quot;itemData&quot;:{&quot;type&quot;:&quot;article&quot;,&quot;id&quot;:&quot;f0d000da-a96f-30db-9b3b-5bb6593d7494&quot;,&quot;title&quot;:&quot;A Review of Multimodal Medical Image Fusion Techniques&quot;,&quot;author&quot;:[{&quot;family&quot;:&quot;Huang&quot;,&quot;given&quot;:&quot;Bing&quot;,&quot;parse-names&quot;:false,&quot;dropping-particle&quot;:&quot;&quot;,&quot;non-dropping-particle&quot;:&quot;&quot;},{&quot;family&quot;:&quot;Yang&quot;,&quot;given&quot;:&quot;Feng&quot;,&quot;parse-names&quot;:false,&quot;dropping-particle&quot;:&quot;&quot;,&quot;non-dropping-particle&quot;:&quot;&quot;},{&quot;family&quot;:&quot;Yin&quot;,&quot;given&quot;:&quot;Mengxiao&quot;,&quot;parse-names&quot;:false,&quot;dropping-particle&quot;:&quot;&quot;,&quot;non-dropping-particle&quot;:&quot;&quot;},{&quot;family&quot;:&quot;Mo&quot;,&quot;given&quot;:&quot;Xiaoying&quot;,&quot;parse-names&quot;:false,&quot;dropping-particle&quot;:&quot;&quot;,&quot;non-dropping-particle&quot;:&quot;&quot;},{&quot;family&quot;:&quot;Zhong&quot;,&quot;given&quot;:&quot;Cheng&quot;,&quot;parse-names&quot;:false,&quot;dropping-particle&quot;:&quot;&quot;,&quot;non-dropping-particle&quot;:&quot;&quot;}],&quot;container-title&quot;:&quot;Computational and Mathematical Methods in Medicine&quot;,&quot;container-title-short&quot;:&quot;Comput Math Methods Med&quot;,&quot;DOI&quot;:&quot;10.1155/2020/8279342&quot;,&quot;ISSN&quot;:&quot;17486718&quot;,&quot;PMID&quot;:&quot;32377226&quot;,&quot;issued&quot;:{&quot;date-parts&quot;:[[2020]]},&quot;abstract&quot;:&quot;The medical image fusion is the process of coalescing multiple images from multiple imaging modalities to obtain a fused image with a large amount of information for increasing the clinical applicability of medical images. In this paper, we attempt to give an overview of multimodal medical image fusion methods, putting emphasis on the most recent advances in the domain based on (1) the current fusion methods, including based on deep learning, (2) imaging modalities of medical image fusion, and (3) performance analysis of medical image fusion on mainly data set. Finally, the conclusion of this paper is that the current multimodal medical image fusion research results are more significant and the development trend is on the rise but with many challenges in the research field.&quot;,&quot;publisher&quot;:&quot;Hindawi Limited&quot;,&quot;volume&quot;:&quot;2020&quot;},&quot;isTemporary&quot;:false}]},{&quot;citationID&quot;:&quot;MENDELEY_CITATION_532046e5-d2ca-42f3-ae69-695657a4caeb&quot;,&quot;properties&quot;:{&quot;noteIndex&quot;:0},&quot;isEdited&quot;:false,&quot;manualOverride&quot;:{&quot;isManuallyOverridden&quot;:false,&quot;citeprocText&quot;:&quot;[46]&quot;,&quot;manualOverrideText&quot;:&quot;&quot;},&quot;citationTag&quot;:&quot;MENDELEY_CITATION_v3_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&quot;,&quot;citationItems&quot;:[{&quot;id&quot;:&quot;4bffc73f-66fc-3046-92e6-d3a893a29782&quot;,&quot;itemData&quot;:{&quot;type&quot;:&quot;article-journal&quot;,&quot;id&quot;:&quot;4bffc73f-66fc-3046-92e6-d3a893a29782&quot;,&quot;title&quot;:&quot;A Survey of Graph Cuts/Graph Search Based Medical Image Segmentation&quot;,&quot;author&quot;:[{&quot;family&quot;:&quot;Chen&quot;,&quot;given&quot;:&quot;Xinjian&quot;,&quot;parse-names&quot;:false,&quot;dropping-particle&quot;:&quot;&quot;,&quot;non-dropping-particle&quot;:&quot;&quot;},{&quot;family&quot;:&quot;Pan&quot;,&quot;given&quot;:&quot;Lingjiao&quot;,&quot;parse-names&quot;:false,&quot;dropping-particle&quot;:&quot;&quot;,&quot;non-dropping-particle&quot;:&quot;&quot;}],&quot;container-title&quot;:&quot;IEEE Reviews in Biomedical Engineering&quot;,&quot;container-title-short&quot;:&quot;IEEE Rev Biomed Eng&quot;,&quot;DOI&quot;:&quot;10.1109/RBME.2018.2798701&quot;,&quot;ISSN&quot;:&quot;1937-3333&quot;,&quot;issued&quot;:{&quot;date-parts&quot;:[[2018]]},&quot;page&quot;:&quot;112-124&quot;,&quot;volume&quot;:&quot;11&quot;},&quot;isTemporary&quot;:false}]},{&quot;citationID&quot;:&quot;MENDELEY_CITATION_66a0baf0-8790-4b9e-855f-c33f3785e14e&quot;,&quot;properties&quot;:{&quot;noteIndex&quot;:0},&quot;isEdited&quot;:false,&quot;manualOverride&quot;:{&quot;isManuallyOverridden&quot;:false,&quot;citeprocText&quot;:&quot;[47]&quot;,&quot;manualOverrideText&quot;:&quot;&quot;},&quot;citationTag&quot;:&quot;MENDELEY_CITATION_v3_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&quot;,&quot;citationItems&quot;:[{&quot;id&quot;:&quot;6b46608c-5890-32c3-9e25-7ee5f9438b2c&quot;,&quot;itemData&quot;:{&quot;type&quot;:&quot;paper-conference&quot;,&quot;id&quot;:&quot;6b46608c-5890-32c3-9e25-7ee5f9438b2c&quot;,&quot;title&quot;:&quot;Threshold based segmentation method for hyperspectral images&quot;,&quot;author&quot;:[{&quot;family&quot;:&quot;Saranathan&quot;,&quot;given&quot;:&quot;Arun M&quot;,&quot;parse-names&quot;:false,&quot;dropping-particle&quot;:&quot;&quot;,&quot;non-dropping-particle&quot;:&quot;&quot;},{&quot;family&quot;:&quot;Parente&quot;,&quot;given&quot;:&quot;Mario&quot;,&quot;parse-names&quot;:false,&quot;dropping-particle&quot;:&quot;&quot;,&quot;non-dropping-particle&quot;:&quot;&quot;}],&quot;container-title&quot;:&quot;2013 5th Workshop on Hyperspectral Image and Signal Processing: Evolution in Remote Sensing (WHISPERS)&quot;,&quot;DOI&quot;:&quot;10.1109/WHISPERS.2013.8080656&quot;,&quot;ISBN&quot;:&quot;978-1-5090-1119-3&quot;,&quot;issued&quot;:{&quot;date-parts&quot;:[[2013,6]]},&quot;page&quot;:&quot;1-4&quot;,&quot;publisher&quot;:&quot;IEEE&quot;,&quot;container-title-short&quot;:&quot;&quot;},&quot;isTemporary&quot;:false}]},{&quot;citationID&quot;:&quot;MENDELEY_CITATION_2b4b9603-e49e-4352-a887-7a167d4c08dd&quot;,&quot;properties&quot;:{&quot;noteIndex&quot;:0},&quot;isEdited&quot;:false,&quot;manualOverride&quot;:{&quot;isManuallyOverridden&quot;:false,&quot;citeprocText&quot;:&quot;[48]&quot;,&quot;manualOverrideText&quot;:&quot;&quot;},&quot;citationTag&quot;:&quot;MENDELEY_CITATION_v3_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&quot;,&quot;citationItems&quot;:[{&quot;id&quot;:&quot;5219072d-4dd7-3908-99c5-ec2272c6ae66&quot;,&quot;itemData&quot;:{&quot;type&quot;:&quot;article-journal&quot;,&quot;id&quot;:&quot;5219072d-4dd7-3908-99c5-ec2272c6ae66&quot;,&quot;title&quot;:&quot;Clinically applicable deep learning framework for organs at risk delineation in CT images&quot;,&quot;author&quot;:[{&quot;family&quot;:&quot;Tang&quot;,&quot;given&quot;:&quot;Hao&quot;,&quot;parse-names&quot;:false,&quot;dropping-particle&quot;:&quot;&quot;,&quot;non-dropping-particle&quot;:&quot;&quot;},{&quot;family&quot;:&quot;Chen&quot;,&quot;given&quot;:&quot;Xuming&quot;,&quot;parse-names&quot;:false,&quot;dropping-particle&quot;:&quot;&quot;,&quot;non-dropping-particle&quot;:&quot;&quot;},{&quot;family&quot;:&quot;Liu&quot;,&quot;given&quot;:&quot;Yang&quot;,&quot;parse-names&quot;:false,&quot;dropping-particle&quot;:&quot;&quot;,&quot;non-dropping-particle&quot;:&quot;&quot;},{&quot;family&quot;:&quot;Lu&quot;,&quot;given&quot;:&quot;Zhipeng&quot;,&quot;parse-names&quot;:false,&quot;dropping-particle&quot;:&quot;&quot;,&quot;non-dropping-particle&quot;:&quot;&quot;},{&quot;family&quot;:&quot;You&quot;,&quot;given&quot;:&quot;Junhua&quot;,&quot;parse-names&quot;:false,&quot;dropping-particle&quot;:&quot;&quot;,&quot;non-dropping-particle&quot;:&quot;&quot;},{&quot;family&quot;:&quot;Yang&quot;,&quot;given&quot;:&quot;Mingzhou&quot;,&quot;parse-names&quot;:false,&quot;dropping-particle&quot;:&quot;&quot;,&quot;non-dropping-particle&quot;:&quot;&quot;},{&quot;family&quot;:&quot;Yao&quot;,&quot;given&quot;:&quot;Shengyu&quot;,&quot;parse-names&quot;:false,&quot;dropping-particle&quot;:&quot;&quot;,&quot;non-dropping-particle&quot;:&quot;&quot;},{&quot;family&quot;:&quot;Zhao&quot;,&quot;given&quot;:&quot;Guoqi&quot;,&quot;parse-names&quot;:false,&quot;dropping-particle&quot;:&quot;&quot;,&quot;non-dropping-particle&quot;:&quot;&quot;},{&quot;family&quot;:&quot;Xu&quot;,&quot;given&quot;:&quot;Yi&quot;,&quot;parse-names&quot;:false,&quot;dropping-particle&quot;:&quot;&quot;,&quot;non-dropping-particle&quot;:&quot;&quot;},{&quot;family&quot;:&quot;Chen&quot;,&quot;given&quot;:&quot;Tingfeng&quot;,&quot;parse-names&quot;:false,&quot;dropping-particle&quot;:&quot;&quot;,&quot;non-dropping-particle&quot;:&quot;&quot;},{&quot;family&quot;:&quot;Liu&quot;,&quot;given&quot;:&quot;Yong&quot;,&quot;parse-names&quot;:false,&quot;dropping-particle&quot;:&quot;&quot;,&quot;non-dropping-particle&quot;:&quot;&quot;},{&quot;family&quot;:&quot;Xie&quot;,&quot;given&quot;:&quot;Xiaohui&quot;,&quot;parse-names&quot;:false,&quot;dropping-particle&quot;:&quot;&quot;,&quot;non-dropping-particle&quot;:&quot;&quot;}],&quot;container-title&quot;:&quot;Nature Machine Intelligence&quot;,&quot;container-title-short&quot;:&quot;Nat Mach Intell&quot;,&quot;DOI&quot;:&quot;10.1038/s42256-019-0099-z&quot;,&quot;ISSN&quot;:&quot;2522-5839&quot;,&quot;issued&quot;:{&quot;date-parts&quot;:[[2019,9,30]]},&quot;page&quot;:&quot;480-491&quot;,&quot;issue&quot;:&quot;10&quot;,&quot;volume&quot;:&quot;1&quot;},&quot;isTemporary&quot;:false}]},{&quot;citationID&quot;:&quot;MENDELEY_CITATION_61029e04-89ff-47f7-a49c-7bcc0a62ad99&quot;,&quot;properties&quot;:{&quot;noteIndex&quot;:0},&quot;isEdited&quot;:false,&quot;manualOverride&quot;:{&quot;isManuallyOverridden&quot;:false,&quot;citeprocText&quot;:&quot;[49]&quot;,&quot;manualOverrideText&quot;:&quot;&quot;},&quot;citationTag&quot;:&quot;MENDELEY_CITATION_v3_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&quot;,&quot;citationItems&quot;:[{&quot;id&quot;:&quot;777ac80f-1991-32b4-af96-d5f6798d4a4d&quot;,&quot;itemData&quot;:{&quot;type&quot;:&quot;article-journal&quot;,&quot;id&quot;:&quot;777ac80f-1991-32b4-af96-d5f6798d4a4d&quot;,&quot;title&quot;:&quot;Deep Learning in Medical Image Analysis&quot;,&quot;author&quot;:[{&quot;family&quot;:&quot;Shen&quot;,&quot;given&quot;:&quot;Dinggang&quot;,&quot;parse-names&quot;:false,&quot;dropping-particle&quot;:&quot;&quot;,&quot;non-dropping-particle&quot;:&quot;&quot;},{&quot;family&quot;:&quot;Wu&quot;,&quot;given&quot;:&quot;Guorong&quot;,&quot;parse-names&quot;:false,&quot;dropping-particle&quot;:&quot;&quot;,&quot;non-dropping-particle&quot;:&quot;&quot;},{&quot;family&quot;:&quot;Suk&quot;,&quot;given&quot;:&quot;Heung-Il&quot;,&quot;parse-names&quot;:false,&quot;dropping-particle&quot;:&quot;&quot;,&quot;non-dropping-particle&quot;:&quot;&quot;}],&quot;container-title&quot;:&quot;Annual Review of Biomedical Engineering&quot;,&quot;container-title-short&quot;:&quot;Annu Rev Biomed Eng&quot;,&quot;DOI&quot;:&quot;10.1146/annurev-bioeng-071516-044442&quot;,&quot;ISSN&quot;:&quot;1523-9829&quot;,&quot;issued&quot;:{&quot;date-parts&quot;:[[2017,6,21]]},&quot;page&quot;:&quot;221-248&quot;,&quot;abstract&quot;:&quot;&lt;p&gt;This review covers computer-assisted analysis of images in the field of medical imaging. Recent advances in machine learning, especially with regard to deep learning, are helping to identify, classify, and quantify patterns in medical images. At the core of these advances is the ability to exploit hierarchical feature representations learned solely from data, instead of features designed by hand according to domain-specific knowledge. Deep learning is rapidly becoming the state of the art, leading to enhanced performance in various medical applications. We introduce the fundamentals of deep learning methods and review their successes in image registration, detection of anatomical and cellular structures, tissue segmentation, computer-aided disease diagnosis and prognosis, and so on. We conclude by discussing research issues and suggesting future directions for further improvement.&lt;/p&gt;&quot;,&quot;issue&quot;:&quot;1&quot;,&quot;volume&quot;:&quot;19&quot;},&quot;isTemporary&quot;:false}]},{&quot;citationID&quot;:&quot;MENDELEY_CITATION_ee966226-faac-4df0-9d63-8a3df9a810db&quot;,&quot;properties&quot;:{&quot;noteIndex&quot;:0},&quot;isEdited&quot;:false,&quot;manualOverride&quot;:{&quot;isManuallyOverridden&quot;:false,&quot;citeprocText&quot;:&quot;[50]&quot;,&quot;manualOverrideText&quot;:&quot;&quot;},&quot;citationTag&quot;:&quot;MENDELEY_CITATION_v3_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&quot;,&quot;citationItems&quot;:[{&quot;id&quot;:&quot;c57225c8-410f-37c0-b2a3-5b732ffdfbd0&quot;,&quot;itemData&quot;:{&quot;type&quot;:&quot;article-journal&quot;,&quot;id&quot;:&quot;c57225c8-410f-37c0-b2a3-5b732ffdfbd0&quot;,&quot;title&quot;:&quot;Autosegmentation for thoracic radiation treatment planning: A grand challenge at AAPM 2017&quot;,&quot;author&quot;:[{&quot;family&quot;:&quot;Yang&quot;,&quot;given&quot;:&quot;Jinzhong&quot;,&quot;parse-names&quot;:false,&quot;dropping-particle&quot;:&quot;&quot;,&quot;non-dropping-particle&quot;:&quot;&quot;},{&quot;family&quot;:&quot;Veeraraghavan&quot;,&quot;given&quot;:&quot;Harini&quot;,&quot;parse-names&quot;:false,&quot;dropping-particle&quot;:&quot;&quot;,&quot;non-dropping-particle&quot;:&quot;&quot;},{&quot;family&quot;:&quot;Armato&quot;,&quot;given&quot;:&quot;Samuel G.&quot;,&quot;parse-names&quot;:false,&quot;dropping-particle&quot;:&quot;&quot;,&quot;non-dropping-particle&quot;:&quot;&quot;},{&quot;family&quot;:&quot;Farahani&quot;,&quot;given&quot;:&quot;Keyvan&quot;,&quot;parse-names&quot;:false,&quot;dropping-particle&quot;:&quot;&quot;,&quot;non-dropping-particle&quot;:&quot;&quot;},{&quot;family&quot;:&quot;Kirby&quot;,&quot;given&quot;:&quot;Justin S.&quot;,&quot;parse-names&quot;:false,&quot;dropping-particle&quot;:&quot;&quot;,&quot;non-dropping-particle&quot;:&quot;&quot;},{&quot;family&quot;:&quot;Kalpathy‐Kramer&quot;,&quot;given&quot;:&quot;Jayashree&quot;,&quot;parse-names&quot;:false,&quot;dropping-particle&quot;:&quot;&quot;,&quot;non-dropping-particle&quot;:&quot;&quot;},{&quot;family&quot;:&quot;Elmpt&quot;,&quot;given&quot;:&quot;Wouter&quot;,&quot;parse-names&quot;:false,&quot;dropping-particle&quot;:&quot;&quot;,&quot;non-dropping-particle&quot;:&quot;van&quot;},{&quot;family&quot;:&quot;Dekker&quot;,&quot;given&quot;:&quot;Andre&quot;,&quot;parse-names&quot;:false,&quot;dropping-particle&quot;:&quot;&quot;,&quot;non-dropping-particle&quot;:&quot;&quot;},{&quot;family&quot;:&quot;Han&quot;,&quot;given&quot;:&quot;Xiao&quot;,&quot;parse-names&quot;:false,&quot;dropping-particle&quot;:&quot;&quot;,&quot;non-dropping-particle&quot;:&quot;&quot;},{&quot;family&quot;:&quot;Feng&quot;,&quot;given&quot;:&quot;Xue&quot;,&quot;parse-names&quot;:false,&quot;dropping-particle&quot;:&quot;&quot;,&quot;non-dropping-particle&quot;:&quot;&quot;},{&quot;family&quot;:&quot;Aljabar&quot;,&quot;given&quot;:&quot;Paul&quot;,&quot;parse-names&quot;:false,&quot;dropping-particle&quot;:&quot;&quot;,&quot;non-dropping-particle&quot;:&quot;&quot;},{&quot;family&quot;:&quot;Oliveira&quot;,&quot;given&quot;:&quot;Bruno&quot;,&quot;parse-names&quot;:false,&quot;dropping-particle&quot;:&quot;&quot;,&quot;non-dropping-particle&quot;:&quot;&quot;},{&quot;family&quot;:&quot;Heyden&quot;,&quot;given&quot;:&quot;Brent&quot;,&quot;parse-names&quot;:false,&quot;dropping-particle&quot;:&quot;&quot;,&quot;non-dropping-particle&quot;:&quot;van der&quot;},{&quot;family&quot;:&quot;Zamdborg&quot;,&quot;given&quot;:&quot;Leonid&quot;,&quot;parse-names&quot;:false,&quot;dropping-particle&quot;:&quot;&quot;,&quot;non-dropping-particle&quot;:&quot;&quot;},{&quot;family&quot;:&quot;Lam&quot;,&quot;given&quot;:&quot;Dao&quot;,&quot;parse-names&quot;:false,&quot;dropping-particle&quot;:&quot;&quot;,&quot;non-dropping-particle&quot;:&quot;&quot;},{&quot;family&quot;:&quot;Gooding&quot;,&quot;given&quot;:&quot;Mark&quot;,&quot;parse-names&quot;:false,&quot;dropping-particle&quot;:&quot;&quot;,&quot;non-dropping-particle&quot;:&quot;&quot;},{&quot;family&quot;:&quot;Sharp&quot;,&quot;given&quot;:&quot;Gregory C.&quot;,&quot;parse-names&quot;:false,&quot;dropping-particle&quot;:&quot;&quot;,&quot;non-dropping-particle&quot;:&quot;&quot;}],&quot;container-title&quot;:&quot;Medical Physics&quot;,&quot;container-title-short&quot;:&quot;Med Phys&quot;,&quot;DOI&quot;:&quot;10.1002/mp.13141&quot;,&quot;ISSN&quot;:&quot;0094-2405&quot;,&quot;issued&quot;:{&quot;date-parts&quot;:[[2018,10,19]]},&quot;page&quot;:&quot;4568-4581&quot;,&quot;issue&quot;:&quot;10&quot;,&quot;volume&quot;:&quot;45&quot;},&quot;isTemporary&quot;:false}]},{&quot;citationID&quot;:&quot;MENDELEY_CITATION_66922f8a-9d2f-455f-a87c-9b462b73e112&quot;,&quot;properties&quot;:{&quot;noteIndex&quot;:0},&quot;isEdited&quot;:false,&quot;manualOverride&quot;:{&quot;isManuallyOverridden&quot;:false,&quot;citeprocText&quot;:&quot;[51]&quot;,&quot;manualOverrideText&quot;:&quot;&quot;},&quot;citationTag&quot;:&quot;MENDELEY_CITATION_v3_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&quot;,&quot;citationItems&quot;:[{&quot;id&quot;:&quot;8ecca225-2b01-3595-afb8-e4f6d9f193c3&quot;,&quot;itemData&quot;:{&quot;type&quot;:&quot;article-journal&quot;,&quot;id&quot;:&quot;8ecca225-2b01-3595-afb8-e4f6d9f193c3&quot;,&quot;title&quot;:&quot;A Framework for Interactive Medical Image Segmentation Using Optimized Swarm Intelligence with Convolutional Neural Networks&quot;,&quot;author&quot;:[{&quot;family&quot;:&quot;Kaushal&quot;,&quot;given&quot;:&quot;Chetna&quot;,&quot;parse-names&quot;:false,&quot;dropping-particle&quot;:&quot;&quot;,&quot;non-dropping-particle&quot;:&quot;&quot;},{&quot;family&quot;:&quot;Islam&quot;,&quot;given&quot;:&quot;Md Khairul&quot;,&quot;parse-names&quot;:false,&quot;dropping-particle&quot;:&quot;&quot;,&quot;non-dropping-particle&quot;:&quot;&quot;},{&quot;family&quot;:&quot;Althubiti&quot;,&quot;given&quot;:&quot;Sara A.&quot;,&quot;parse-names&quot;:false,&quot;dropping-particle&quot;:&quot;&quot;,&quot;non-dropping-particle&quot;:&quot;&quot;},{&quot;family&quot;:&quot;Alenezi&quot;,&quot;given&quot;:&quot;Fayadh&quot;,&quot;parse-names&quot;:false,&quot;dropping-particle&quot;:&quot;&quot;,&quot;non-dropping-particle&quot;:&quot;&quot;},{&quot;family&quot;:&quot;Mansour&quot;,&quot;given&quot;:&quot;Romany F.&quot;,&quot;parse-names&quot;:false,&quot;dropping-particle&quot;:&quot;&quot;,&quot;non-dropping-particle&quot;:&quot;&quot;}],&quot;container-title&quot;:&quot;Computational Intelligence and Neuroscience&quot;,&quot;container-title-short&quot;:&quot;Comput Intell Neurosci&quot;,&quot;DOI&quot;:&quot;10.1155/2022/7935346&quot;,&quot;ISSN&quot;:&quot;16875273&quot;,&quot;PMID&quot;:&quot;36059415&quot;,&quot;issued&quot;:{&quot;date-parts&quot;:[[2022]]},&quot;abstract&quot;:&quot;Recent improvements in current technology have had a significant impact on a wide range of image processing applications, including medical imaging. Classification, detection, and segmentation are all important aspects of medical imaging technology. An enormous need exists for the segmentation of diagnostic images, which can be applied to a wide variety of medical research applications. It is important to develop an effective segmentation technique based on deep learning algorithms for optimal identification of regions of interest and rapid segmentation. To cover this gap, a pipeline for image segmentation using traditional Convolutional Neural Network (CNN) as well as introduced Swarm Intelligence (SI) for optimal identification of the desired area has been proposed. Fuzzy C-means (FCM), K-means, and improvisation of FCM with Particle Swarm Optimization (PSO), improvisation of K-means with PSO, improvisation of FCM with CNN, and improvisation of K-means with CNN are the six modules examined and evaluated. Experiments are carried out on various types of images such as Magnetic Resonance Imaging (MRI) for brain data analysis, dermoscopic for skin, microscopic for blood leukemia, and computed tomography (CT) scan images for lungs. After combining all of the datasets, we have constructed five subsets of data, each of which had a different number of images: 50, 100, 500, 1000, and 2000. Each of the models was executed and trained on the selected subset of the datasets. From the experimental analysis, it is observed that the performance of K-means with CNN is better than others and achieved 96.45% segmentation accuracy with an average time of 9.09 seconds.&quot;,&quot;publisher&quot;:&quot;Hindawi Limited&quot;,&quot;volume&quot;:&quot;2022&quot;},&quot;isTemporary&quot;:false}]},{&quot;citationID&quot;:&quot;MENDELEY_CITATION_62623a72-0d73-4ad1-9c69-977888f98221&quot;,&quot;properties&quot;:{&quot;noteIndex&quot;:0},&quot;isEdited&quot;:false,&quot;manualOverride&quot;:{&quot;isManuallyOverridden&quot;:false,&quot;citeprocText&quot;:&quot;[52]&quot;,&quot;manualOverrideText&quot;:&quot;&quot;},&quot;citationTag&quot;:&quot;MENDELEY_CITATION_v3_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&quot;,&quot;citationItems&quot;:[{&quot;id&quot;:&quot;cdfdf42d-de62-333d-a2e3-5744d7756d2a&quot;,&quot;itemData&quot;:{&quot;type&quot;:&quot;article&quot;,&quot;id&quot;:&quot;cdfdf42d-de62-333d-a2e3-5744d7756d2a&quot;,&quot;title&quot;:&quot;Deep learning approaches to biomedical image segmentation&quot;,&quot;author&quot;:[{&quot;family&quot;:&quot;Rizwan I Haque&quot;,&quot;given&quot;:&quot;Intisar&quot;,&quot;parse-names&quot;:false,&quot;dropping-particle&quot;:&quot;&quot;,&quot;non-dropping-particle&quot;:&quot;&quot;},{&quot;family&quot;:&quot;Neubert&quot;,&quot;given&quot;:&quot;Jeremiah&quot;,&quot;parse-names&quot;:false,&quot;dropping-particle&quot;:&quot;&quot;,&quot;non-dropping-particle&quot;:&quot;&quot;}],&quot;container-title&quot;:&quot;Informatics in Medicine Unlocked&quot;,&quot;container-title-short&quot;:&quot;Inform Med Unlocked&quot;,&quot;DOI&quot;:&quot;10.1016/j.imu.2020.100297&quot;,&quot;ISSN&quot;:&quot;23529148&quot;,&quot;issued&quot;:{&quot;date-parts&quot;:[[2020,1,1]]},&quot;abstract&quot;:&quot;The review covers automatic segmentation of images by means of deep learning approaches in the area of medical imaging. Current developments in machine learning, particularly related to deep learning, are proving instrumental in identification, and quantification of patterns in the medical images. The pivotal point of these advancements is the essential capability of the deep learning approaches to obtain hierarchical feature representations directly from the images, which in turn is eliminating the need for handcrafted features. Deep learning is expeditiously turning into the state-of-the-art for medical image processing and has resulted in performance improvements in diverse clinical applications. In this review, the basics of deep learning methods are discussed along with an overview of successful implementations involving image segmentation for different medical applications. Finally, some research issues are highlighted and the future need for further improvements is pointed out.&quot;,&quot;publisher&quot;:&quot;Elsevier Ltd&quot;,&quot;volume&quot;:&quot;18&quot;},&quot;isTemporary&quot;:false}]},{&quot;citationID&quot;:&quot;MENDELEY_CITATION_46b85b29-b867-4a95-ba48-97a912b100b9&quot;,&quot;properties&quot;:{&quot;noteIndex&quot;:0},&quot;isEdited&quot;:false,&quot;manualOverride&quot;:{&quot;isManuallyOverridden&quot;:false,&quot;citeprocText&quot;:&quot;[53]&quot;,&quot;manualOverrideText&quot;:&quot;&quot;},&quot;citationTag&quot;:&quot;MENDELEY_CITATION_v3_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&quot;,&quot;citationItems&quot;:[{&quot;id&quot;:&quot;11309e18-5c17-3731-aa93-e1f5141027ab&quot;,&quot;itemData&quot;:{&quot;type&quot;:&quot;report&quot;,&quot;id&quot;:&quot;11309e18-5c17-3731-aa93-e1f5141027ab&quot;,&quot;title&quot;:&quot;Identifying the Best Machine Learning Algorithms for Brain Tumor Segmentation, Progression Assessment, and Overall Survival Prediction in the BRATS Challenge&quot;,&quot;author&quot;:[{&quot;family&quot;:&quot;Bakas&quot;,&quot;given&quot;:&quot;Spyridon&quot;,&quot;parse-names&quot;:false,&quot;dropping-particle&quot;:&quot;&quot;,&quot;non-dropping-particle&quot;:&quot;&quot;},{&quot;family&quot;:&quot;Jakab&quot;,&quot;given&quot;:&quot;András&quot;,&quot;parse-names&quot;:false,&quot;dropping-particle&quot;:&quot;&quot;,&quot;non-dropping-particle&quot;:&quot;&quot;},{&quot;family&quot;:&quot;Bauer Helbling&quot;,&quot;given&quot;:&quot;Stefan&quot;,&quot;parse-names&quot;:false,&quot;dropping-particle&quot;:&quot;&quot;,&quot;non-dropping-particle&quot;:&quot;&quot;}],&quot;URL&quot;:&quot;https://www.researchgate.net/publication/331576745&quot;,&quot;container-title-short&quot;:&quot;&quot;},&quot;isTemporary&quot;:false}]},{&quot;citationID&quot;:&quot;MENDELEY_CITATION_751bb1f3-08d9-45de-8279-a0eee6513cc1&quot;,&quot;properties&quot;:{&quot;noteIndex&quot;:0},&quot;isEdited&quot;:false,&quot;manualOverride&quot;:{&quot;isManuallyOverridden&quot;:false,&quot;citeprocText&quot;:&quot;[54]&quot;,&quot;manualOverrideText&quot;:&quot;&quot;},&quot;citationTag&quot;:&quot;MENDELEY_CITATION_v3_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&quot;,&quot;citationItems&quot;:[{&quot;id&quot;:&quot;b6dab212-a521-3ed5-a39b-5fb8f836ac23&quot;,&quot;itemData&quot;:{&quot;type&quot;:&quot;article-journal&quot;,&quot;id&quot;:&quot;b6dab212-a521-3ed5-a39b-5fb8f836ac23&quot;,&quot;title&quot;:&quot;QuickNAT: Segmenting MRI Neuroanatomy in 20 seconds&quot;,&quot;author&quot;:[{&quot;family&quot;:&quot;Roy&quot;,&quot;given&quot;:&quot;Abhijit Guha&quot;,&quot;parse-names&quot;:false,&quot;dropping-particle&quot;:&quot;&quot;,&quot;non-dropping-particle&quot;:&quot;&quot;},{&quot;family&quot;:&quot;Navab&quot;,&quot;given&quot;:&quot;Nassir&quot;,&quot;parse-names&quot;:false,&quot;dropping-particle&quot;:&quot;&quot;,&quot;non-dropping-particle&quot;:&quot;&quot;},{&quot;family&quot;:&quot;Wachinger&quot;,&quot;given&quot;:&quot;Christian&quot;,&quot;parse-names&quot;:false,&quot;dropping-particle&quot;:&quot;&quot;,&quot;non-dropping-particle&quot;:&quot;&quot;}],&quot;DOI&quot;:&quot;10.48550/arXiv.1801.04161&quot;,&quot;URL&quot;:&quot;https://www.researchgate.net/publication/322498415&quot;,&quot;container-title-short&quot;:&quot;&quot;},&quot;isTemporary&quot;:false}]},{&quot;citationID&quot;:&quot;MENDELEY_CITATION_fd9e301e-d0f3-4456-b1a8-c7fa425c69f3&quot;,&quot;properties&quot;:{&quot;noteIndex&quot;:0},&quot;isEdited&quot;:false,&quot;manualOverride&quot;:{&quot;isManuallyOverridden&quot;:false,&quot;citeprocText&quot;:&quot;[55]&quot;,&quot;manualOverrideText&quot;:&quot;&quot;},&quot;citationTag&quot;:&quot;MENDELEY_CITATION_v3_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&quot;,&quot;citationItems&quot;:[{&quot;id&quot;:&quot;463bbece-6f20-37b9-a779-e11dc3821533&quot;,&quot;itemData&quot;:{&quot;type&quot;:&quot;article-journal&quot;,&quot;id&quot;:&quot;463bbece-6f20-37b9-a779-e11dc3821533&quot;,&quot;title&quot;:&quot;Fully convolutional multi-scale residual DenseNets for cardiac segmentation and automated cardiac diagnosis using ensemble of classifiers&quot;,&quot;author&quot;:[{&quot;family&quot;:&quot;Khened&quot;,&quot;given&quot;:&quot;Mahendra&quot;,&quot;parse-names&quot;:false,&quot;dropping-particle&quot;:&quot;&quot;,&quot;non-dropping-particle&quot;:&quot;&quot;},{&quot;family&quot;:&quot;Kollerathu&quot;,&quot;given&quot;:&quot;Varghese Alex&quot;,&quot;parse-names&quot;:false,&quot;dropping-particle&quot;:&quot;&quot;,&quot;non-dropping-particle&quot;:&quot;&quot;},{&quot;family&quot;:&quot;Krishnamurthi&quot;,&quot;given&quot;:&quot;Ganapathy&quot;,&quot;parse-names&quot;:false,&quot;dropping-particle&quot;:&quot;&quot;,&quot;non-dropping-particle&quot;:&quot;&quot;}],&quot;container-title&quot;:&quot;Medical Image Analysis&quot;,&quot;container-title-short&quot;:&quot;Med Image Anal&quot;,&quot;DOI&quot;:&quot;10.1016/j.media.2018.10.004&quot;,&quot;ISSN&quot;:&quot;13618423&quot;,&quot;PMID&quot;:&quot;30390512&quot;,&quot;issued&quot;:{&quot;date-parts&quot;:[[2019,1,1]]},&quot;page&quot;:&quot;21-45&quot;,&quot;abstract&quot;:&quot;Deep fully convolutional neural network (FCN) based architectures have shown great potential in medical image segmentation. However, such architectures usually have millions of parameters and inadequate number of training samples leading to over-fitting and poor generalization. In this paper, we present a novel DenseNet based FCN architecture for cardiac segmentation which is parameter and memory efficient. We propose a novel up-sampling path which incorporates long skip and short-cut connections to overcome the feature map explosion in conventional FCN based architectures. In order to process the input images at multiple scales and view points simultaneously, we propose to incorporate Inception module's parallel structures. We propose a novel dual loss function whose weighting scheme allows to combine advantages of cross-entropy and Dice loss leading to qualitative improvements in segmentation. We demonstrate computational efficacy of incorporating conventional computer vision techniques for region of interest detection in an end-to-end deep learning based segmentation framework. From the segmentation maps we extract clinically relevant cardiac parameters and hand-craft features which reflect the clinical diagnostic analysis and train an ensemble system for cardiac disease classification. We validate our proposed network architecture on three publicly available datasets, namely: (i) Automated Cardiac Diagnosis Challenge (ACDC-2017), (ii) Left Ventricular segmentation challenge (LV-2011), (iii) 2015 Kaggle Data Science Bowl cardiac challenge data. Our approach in ACDC-2017 challenge stood second place for segmentation and first place in automated cardiac disease diagnosis tasks with an accuracy of 100% on a limited testing set (n=50). In the LV-2011 challenge our approach attained 0.74 Jaccard index, which is so far the highest published result in fully automated algorithms. In the Kaggle challenge our approach for LV volume gave a Continuous Ranked Probability Score (CRPS) of 0.0127, which would have placed us tenth in the original challenge. Our approach combined both cardiac segmentation and disease diagnosis into a fully automated framework which is computationally efficient and hence has the potential to be incorporated in computer-aided diagnosis (CAD) tools for clinical application.&quot;,&quot;publisher&quot;:&quot;Elsevier B.V.&quot;,&quot;volume&quot;:&quot;51&quot;},&quot;isTemporary&quot;:false}]},{&quot;citationID&quot;:&quot;MENDELEY_CITATION_7d0992c3-cee2-4739-bbb6-f98f231b4c9d&quot;,&quot;properties&quot;:{&quot;noteIndex&quot;:0},&quot;isEdited&quot;:false,&quot;manualOverride&quot;:{&quot;isManuallyOverridden&quot;:false,&quot;citeprocText&quot;:&quot;[56]&quot;,&quot;manualOverrideText&quot;:&quot;&quot;},&quot;citationTag&quot;:&quot;MENDELEY_CITATION_v3_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&quot;,&quot;citationItems&quot;:[{&quot;id&quot;:&quot;d0a993b5-abd9-3a13-af91-2aee8a2362de&quot;,&quot;itemData&quot;:{&quot;type&quot;:&quot;article-journal&quot;,&quot;id&quot;:&quot;d0a993b5-abd9-3a13-af91-2aee8a2362de&quot;,&quot;title&quot;:&quot;BIAS: Transparent reporting of biomedical image analysis challenges&quot;,&quot;author&quot;:[{&quot;family&quot;:&quot;Maier-Hein&quot;,&quot;given&quot;:&quot;Lena&quot;,&quot;parse-names&quot;:false,&quot;dropping-particle&quot;:&quot;&quot;,&quot;non-dropping-particle&quot;:&quot;&quot;},{&quot;family&quot;:&quot;Reinke&quot;,&quot;given&quot;:&quot;Annika&quot;,&quot;parse-names&quot;:false,&quot;dropping-particle&quot;:&quot;&quot;,&quot;non-dropping-particle&quot;:&quot;&quot;},{&quot;family&quot;:&quot;Kozubek&quot;,&quot;given&quot;:&quot;Michal&quot;,&quot;parse-names&quot;:false,&quot;dropping-particle&quot;:&quot;&quot;,&quot;non-dropping-particle&quot;:&quot;&quot;},{&quot;family&quot;:&quot;Martel&quot;,&quot;given&quot;:&quot;Anne L.&quot;,&quot;parse-names&quot;:false,&quot;dropping-particle&quot;:&quot;&quot;,&quot;non-dropping-particle&quot;:&quot;&quot;},{&quot;family&quot;:&quot;Arbel&quot;,&quot;given&quot;:&quot;Tal&quot;,&quot;parse-names&quot;:false,&quot;dropping-particle&quot;:&quot;&quot;,&quot;non-dropping-particle&quot;:&quot;&quot;},{&quot;family&quot;:&quot;Eisenmann&quot;,&quot;given&quot;:&quot;Matthias&quot;,&quot;parse-names&quot;:false,&quot;dropping-particle&quot;:&quot;&quot;,&quot;non-dropping-particle&quot;:&quot;&quot;},{&quot;family&quot;:&quot;Hanbury&quot;,&quot;given&quot;:&quot;Allan&quot;,&quot;parse-names&quot;:false,&quot;dropping-particle&quot;:&quot;&quot;,&quot;non-dropping-particle&quot;:&quot;&quot;},{&quot;family&quot;:&quot;Jannin&quot;,&quot;given&quot;:&quot;Pierre&quot;,&quot;parse-names&quot;:false,&quot;dropping-particle&quot;:&quot;&quot;,&quot;non-dropping-particle&quot;:&quot;&quot;},{&quot;family&quot;:&quot;Müller&quot;,&quot;given&quot;:&quot;Henning&quot;,&quot;parse-names&quot;:false,&quot;dropping-particle&quot;:&quot;&quot;,&quot;non-dropping-particle&quot;:&quot;&quot;},{&quot;family&quot;:&quot;Onogur&quot;,&quot;given&quot;:&quot;Sinan&quot;,&quot;parse-names&quot;:false,&quot;dropping-particle&quot;:&quot;&quot;,&quot;non-dropping-particle&quot;:&quot;&quot;},{&quot;family&quot;:&quot;Saez-Rodriguez&quot;,&quot;given&quot;:&quot;Julio&quot;,&quot;parse-names&quot;:false,&quot;dropping-particle&quot;:&quot;&quot;,&quot;non-dropping-particle&quot;:&quot;&quot;},{&quot;family&quot;:&quot;Ginneken&quot;,&quot;given&quot;:&quot;Bram&quot;,&quot;parse-names&quot;:false,&quot;dropping-particle&quot;:&quot;&quot;,&quot;non-dropping-particle&quot;:&quot;van&quot;},{&quot;family&quot;:&quot;Kopp-Schneider&quot;,&quot;given&quot;:&quot;Annette&quot;,&quot;parse-names&quot;:false,&quot;dropping-particle&quot;:&quot;&quot;,&quot;non-dropping-particle&quot;:&quot;&quot;},{&quot;family&quot;:&quot;Landman&quot;,&quot;given&quot;:&quot;Bennett A.&quot;,&quot;parse-names&quot;:false,&quot;dropping-particle&quot;:&quot;&quot;,&quot;non-dropping-particle&quot;:&quot;&quot;}],&quot;container-title&quot;:&quot;Medical Image Analysis&quot;,&quot;container-title-short&quot;:&quot;Med Image Anal&quot;,&quot;DOI&quot;:&quot;10.1016/j.media.2020.101796&quot;,&quot;ISSN&quot;:&quot;13618423&quot;,&quot;PMID&quot;:&quot;32911207&quot;,&quot;issued&quot;:{&quot;date-parts&quot;:[[2020,12,1]]},&quot;abstract&quot;:&quot;The number of biomedical image analysis challenges organized per year is steadily increasing. These international competitions have the purpose of benchmarking algorithms on common data sets, typically to identify the best method for a given problem. Recent research, however, revealed that common practice related to challenge reporting does not allow for adequate interpretation and reproducibility of results. To address the discrepancy between the impact of challenges and the quality (control), the Biomedical Image Analysis ChallengeS (BIAS) initiative developed a set of recommendations for the reporting of challenges. The BIAS statement aims to improve the transparency of the reporting of a biomedical image analysis challenge regardless of field of application, image modality or task category assessed. This article describes how the BIAS statement was developed and presents a checklist which authors of biomedical image analysis challenges are encouraged to include in their submission when giving a paper on a challenge into review. The purpose of the checklist is to standardize and facilitate the review process and raise interpretability and reproducibility of challenge results by making relevant information explicit.&quot;,&quot;publisher&quot;:&quot;Elsevier B.V.&quot;,&quot;volume&quot;:&quot;66&quot;},&quot;isTemporary&quot;:false}]},{&quot;citationID&quot;:&quot;MENDELEY_CITATION_9f989413-0b1c-45bc-a56c-9d0dab1331d4&quot;,&quot;properties&quot;:{&quot;noteIndex&quot;:0},&quot;isEdited&quot;:false,&quot;manualOverride&quot;:{&quot;isManuallyOverridden&quot;:false,&quot;citeprocText&quot;:&quot;[57]&quot;,&quot;manualOverrideText&quot;:&quot;&quot;},&quot;citationTag&quot;:&quot;MENDELEY_CITATION_v3_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&quot;,&quot;citationItems&quot;:[{&quot;id&quot;:&quot;1ee974e3-d65a-3593-9556-3d80e7f27ff0&quot;,&quot;itemData&quot;:{&quot;type&quot;:&quot;article-journal&quot;,&quot;id&quot;:&quot;1ee974e3-d65a-3593-9556-3d80e7f27ff0&quot;,&quot;title&quot;:&quot;Real-time instance segmentation of surgical instruments using attention and multi-scale feature fusion&quot;,&quot;author&quot;:[{&quot;family&quot;:&quot;Cerón&quot;,&quot;given&quot;:&quot;Juan Carlos Ángeles&quot;,&quot;parse-names&quot;:false,&quot;dropping-particle&quot;:&quot;&quot;,&quot;non-dropping-particle&quot;:&quot;&quot;},{&quot;family&quot;:&quot;Ruiz&quot;,&quot;given&quot;:&quot;Gilberto Ochoa&quot;,&quot;parse-names&quot;:false,&quot;dropping-particle&quot;:&quot;&quot;,&quot;non-dropping-particle&quot;:&quot;&quot;},{&quot;family&quot;:&quot;Chang&quot;,&quot;given&quot;:&quot;Leonardo&quot;,&quot;parse-names&quot;:false,&quot;dropping-particle&quot;:&quot;&quot;,&quot;non-dropping-particle&quot;:&quot;&quot;},{&quot;family&quot;:&quot;Ali&quot;,&quot;given&quot;:&quot;Sharib&quot;,&quot;parse-names&quot;:false,&quot;dropping-particle&quot;:&quot;&quot;,&quot;non-dropping-particle&quot;:&quot;&quot;}],&quot;container-title&quot;:&quot;Medical Image Analysis&quot;,&quot;container-title-short&quot;:&quot;Med Image Anal&quot;,&quot;DOI&quot;:&quot;10.1016/j.media.2022.102569&quot;,&quot;ISSN&quot;:&quot;13618423&quot;,&quot;PMID&quot;:&quot;35985195&quot;,&quot;issued&quot;:{&quot;date-parts&quot;:[[2022,10,1]]},&quot;abstract&quot;:&quot;Precise instrument segmentation aids surgeons to navigate the body more easily and increases patient safety. While accurate tracking of surgical instruments in real-time plays a crucial role in minimally invasive computer-assisted surgeries, it is a challenging task to achieve, mainly due to: (1) a complex surgical environment, and (2) model design trade-off in terms of both optimal accuracy and speed. Deep learning gives us the opportunity to learn complex environment from large surgery scene environments and placements of these instruments in real world scenarios. The Robust Medical Instrument Segmentation 2019 challenge (ROBUST-MIS) provides more than 10,000 frames with surgical tools in different clinical settings. In this paper, we propose a light-weight single stage instance segmentation model complemented with a convolutional block attention module for achieving both faster and accurate inference. We further improve accuracy through data augmentation and optimal anchor localization strategies. To our knowledge, this is the first work that explicitly focuses on both real-time performance and improved accuracy. Our approach out-performed top team performances in the most recent edition of ROBUST-MIS challenge with over 44% improvement on area-based multi-instance dice metric MI_DSC and 39% on distance-based multi-instance normalized surface dice MI_NSD. We also demonstrate real-time performance (&gt;60 frames-per-second) with different but competitive variants of our final approach.&quot;,&quot;publisher&quot;:&quot;Elsevier B.V.&quot;,&quot;volume&quot;:&quot;81&quot;},&quot;isTemporary&quot;:false}]},{&quot;citationID&quot;:&quot;MENDELEY_CITATION_4fb2c034-c36f-4dfe-af3c-33a695ddebca&quot;,&quot;properties&quot;:{&quot;noteIndex&quot;:0},&quot;isEdited&quot;:false,&quot;manualOverride&quot;:{&quot;isManuallyOverridden&quot;:false,&quot;citeprocText&quot;:&quot;[58]&quot;,&quot;manualOverrideText&quot;:&quot;&quot;},&quot;citationTag&quot;:&quot;MENDELEY_CITATION_v3_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&quot;,&quot;citationItems&quot;:[{&quot;id&quot;:&quot;62268dfd-e430-3e05-99a3-215054e13dff&quot;,&quot;itemData&quot;:{&quot;type&quot;:&quot;article-journal&quot;,&quot;id&quot;:&quot;62268dfd-e430-3e05-99a3-215054e13dff&quot;,&quot;title&quot;:&quot;Benefits of deep learning for delineation of organs at risk in head and neck cancer&quot;,&quot;author&quot;:[{&quot;family&quot;:&quot;Veen&quot;,&quot;given&quot;:&quot;J.&quot;,&quot;parse-names&quot;:false,&quot;dropping-particle&quot;:&quot;&quot;,&quot;non-dropping-particle&quot;:&quot;van der&quot;},{&quot;family&quot;:&quot;Willems&quot;,&quot;given&quot;:&quot;S.&quot;,&quot;parse-names&quot;:false,&quot;dropping-particle&quot;:&quot;&quot;,&quot;non-dropping-particle&quot;:&quot;&quot;},{&quot;family&quot;:&quot;Deschuymer&quot;,&quot;given&quot;:&quot;S.&quot;,&quot;parse-names&quot;:false,&quot;dropping-particle&quot;:&quot;&quot;,&quot;non-dropping-particle&quot;:&quot;&quot;},{&quot;family&quot;:&quot;Robben&quot;,&quot;given&quot;:&quot;D.&quot;,&quot;parse-names&quot;:false,&quot;dropping-particle&quot;:&quot;&quot;,&quot;non-dropping-particle&quot;:&quot;&quot;},{&quot;family&quot;:&quot;Crijns&quot;,&quot;given&quot;:&quot;W.&quot;,&quot;parse-names&quot;:false,&quot;dropping-particle&quot;:&quot;&quot;,&quot;non-dropping-particle&quot;:&quot;&quot;},{&quot;family&quot;:&quot;Maes&quot;,&quot;given&quot;:&quot;F.&quot;,&quot;parse-names&quot;:false,&quot;dropping-particle&quot;:&quot;&quot;,&quot;non-dropping-particle&quot;:&quot;&quot;},{&quot;family&quot;:&quot;Nuyts&quot;,&quot;given&quot;:&quot;S.&quot;,&quot;parse-names&quot;:false,&quot;dropping-particle&quot;:&quot;&quot;,&quot;non-dropping-particle&quot;:&quot;&quot;}],&quot;container-title&quot;:&quot;Radiotherapy and Oncology&quot;,&quot;DOI&quot;:&quot;10.1016/j.radonc.2019.05.010&quot;,&quot;ISSN&quot;:&quot;01678140&quot;,&quot;issued&quot;:{&quot;date-parts&quot;:[[2019,9]]},&quot;page&quot;:&quot;68-74&quot;,&quot;volume&quot;:&quot;138&quot;,&quot;container-title-short&quot;:&quot;&quot;},&quot;isTemporary&quot;:false}]},{&quot;citationID&quot;:&quot;MENDELEY_CITATION_854a1542-9cab-4e2e-85ae-d5c60c44691a&quot;,&quot;properties&quot;:{&quot;noteIndex&quot;:0},&quot;isEdited&quot;:false,&quot;manualOverride&quot;:{&quot;isManuallyOverridden&quot;:false,&quot;citeprocText&quot;:&quot;[59]&quot;,&quot;manualOverrideText&quot;:&quot;&quot;},&quot;citationTag&quot;:&quot;MENDELEY_CITATION_v3_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&quot;,&quot;citationItems&quot;:[{&quot;id&quot;:&quot;fd3d83a5-828d-3528-b7f0-57f9a79ea098&quot;,&quot;itemData&quot;:{&quot;type&quot;:&quot;article-journal&quot;,&quot;id&quot;:&quot;fd3d83a5-828d-3528-b7f0-57f9a79ea098&quot;,&quot;title&quot;:&quot;Deep learning in medical image registration: a review&quot;,&quot;author&quot;:[{&quot;family&quot;:&quot;Fu&quot;,&quot;given&quot;:&quot;Yabo&quot;,&quot;parse-names&quot;:false,&quot;dropping-particle&quot;:&quot;&quot;,&quot;non-dropping-particle&quot;:&quot;&quot;},{&quot;family&quot;:&quot;Lei&quot;,&quot;given&quot;:&quot;Yang&quot;,&quot;parse-names&quot;:false,&quot;dropping-particle&quot;:&quot;&quot;,&quot;non-dropping-particle&quot;:&quot;&quot;},{&quot;family&quot;:&quot;Wang&quot;,&quot;given&quot;:&quot;Tonghe&quot;,&quot;parse-names&quot;:false,&quot;dropping-particle&quot;:&quot;&quot;,&quot;non-dropping-particle&quot;:&quot;&quot;},{&quot;family&quot;:&quot;Curran&quot;,&quot;given&quot;:&quot;Walter J&quot;,&quot;parse-names&quot;:false,&quot;dropping-particle&quot;:&quot;&quot;,&quot;non-dropping-particle&quot;:&quot;&quot;},{&quot;family&quot;:&quot;Liu&quot;,&quot;given&quot;:&quot;Tian&quot;,&quot;parse-names&quot;:false,&quot;dropping-particle&quot;:&quot;&quot;,&quot;non-dropping-particle&quot;:&quot;&quot;},{&quot;family&quot;:&quot;Yang&quot;,&quot;given&quot;:&quot;Xiaofeng&quot;,&quot;parse-names&quot;:false,&quot;dropping-particle&quot;:&quot;&quot;,&quot;non-dropping-particle&quot;:&quot;&quot;}],&quot;container-title&quot;:&quot;Physics in Medicine &amp; Biology&quot;,&quot;container-title-short&quot;:&quot;Phys Med Biol&quot;,&quot;DOI&quot;:&quot;10.1088/1361-6560/ab843e&quot;,&quot;ISSN&quot;:&quot;1361-6560&quot;,&quot;issued&quot;:{&quot;date-parts&quot;:[[2020,10,22]]},&quot;page&quot;:&quot;20TR01&quot;,&quot;issue&quot;:&quot;20&quot;,&quot;volume&quot;:&quot;65&quot;},&quot;isTemporary&quot;:false}]},{&quot;citationID&quot;:&quot;MENDELEY_CITATION_d92b378e-3d5d-4668-bb79-d762f36cc928&quot;,&quot;properties&quot;:{&quot;noteIndex&quot;:0},&quot;isEdited&quot;:false,&quot;manualOverride&quot;:{&quot;isManuallyOverridden&quot;:false,&quot;citeprocText&quot;:&quot;[60]&quot;,&quot;manualOverrideText&quot;:&quot;&quot;},&quot;citationTag&quot;:&quot;MENDELEY_CITATION_v3_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&quot;,&quot;citationItems&quot;:[{&quot;id&quot;:&quot;91818a45-7157-3c91-8fb4-743366fec266&quot;,&quot;itemData&quot;:{&quot;type&quot;:&quot;article-journal&quot;,&quot;id&quot;:&quot;91818a45-7157-3c91-8fb4-743366fec266&quot;,&quot;title&quot;:&quot;Semisupervised Deep Learning for Image Classification with Distribution Mismatch: A Survey&quot;,&quot;author&quot;:[{&quot;family&quot;:&quot;Calderon-Ramirez&quot;,&quot;given&quot;:&quot;Saul&quot;,&quot;parse-names&quot;:false,&quot;dropping-particle&quot;:&quot;&quot;,&quot;non-dropping-particle&quot;:&quot;&quot;},{&quot;family&quot;:&quot;Yang&quot;,&quot;given&quot;:&quot;Shengxiang&quot;,&quot;parse-names&quot;:false,&quot;dropping-particle&quot;:&quot;&quot;,&quot;non-dropping-particle&quot;:&quot;&quot;},{&quot;family&quot;:&quot;Elizondo&quot;,&quot;given&quot;:&quot;David&quot;,&quot;parse-names&quot;:false,&quot;dropping-particle&quot;:&quot;&quot;,&quot;non-dropping-particle&quot;:&quot;&quot;}],&quot;container-title&quot;:&quot;IEEE Transactions on Artificial Intelligence&quot;,&quot;DOI&quot;:&quot;10.1109/TAI.2022.3196326&quot;,&quot;ISSN&quot;:&quot;26914581&quot;,&quot;issued&quot;:{&quot;date-parts&quot;:[[2022,12,1]]},&quot;page&quot;:&quot;1015-1029&quot;,&quot;abstract&quot;:&quot;Deep learning methodologies have been employed in several different fields, with an outstanding success in image recognition applications, such as material quality control, medical imaging, autonomous driving, etc. Deep learning models rely on the abundance of labeled observations to train a prospective model. These models are composed of millions of parameters to estimate, increasing the need of more training observations. Frequently, it is expensive to gather labeled observations of data, making the usage of deep learning models not ideal, as the model might overfit data. In a semisupervised setting, unlabeled data are used to improve the levels of accuracy and generalization of a model with small labeled datasets. Nevertheless, in many situations different unlabeled data sources might be available. This raises the risk of a significant distribution mismatch between the labeled and unlabeled datasets. Such phenomena can cause a considerable performance hit to typical semisupervised deep learning (SSDL) frameworks, which often assume that both labeled and unlabeled datasets are drawn from similar distributions. Therefore, in this article we study the latest approaches for SSDL for image recognition. Emphasis is made in SSDL models designed to deal with a distribution mismatch between the labeled and unlabeled datasets. We address open challenges with the aim to encourage the community to tackle them, and overcome the high data demand of traditional deep learning pipelines under real-world usage settings.&quot;,&quot;publisher&quot;:&quot;Institute of Electrical and Electronics Engineers Inc.&quot;,&quot;issue&quot;:&quot;6&quot;,&quot;volume&quot;:&quot;3&quot;,&quot;container-title-short&quot;:&quot;&quot;},&quot;isTemporary&quot;:false}]},{&quot;citationID&quot;:&quot;MENDELEY_CITATION_ecddf27e-8538-4897-ad69-3b79bc75f647&quot;,&quot;properties&quot;:{&quot;noteIndex&quot;:0},&quot;isEdited&quot;:false,&quot;manualOverride&quot;:{&quot;isManuallyOverridden&quot;:false,&quot;citeprocText&quot;:&quot;[61]&quot;,&quot;manualOverrideText&quot;:&quot;&quot;},&quot;citationTag&quot;:&quot;MENDELEY_CITATION_v3_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&quot;,&quot;citationItems&quot;:[{&quot;id&quot;:&quot;e988f8db-8e0a-3afe-bd37-ba58563e3e05&quot;,&quot;itemData&quot;:{&quot;type&quot;:&quot;article&quot;,&quot;id&quot;:&quot;e988f8db-8e0a-3afe-bd37-ba58563e3e05&quot;,&quot;title&quot;:&quot;A guide to deep learning in healthcare&quot;,&quot;author&quot;:[{&quot;family&quot;:&quot;Esteva&quot;,&quot;given&quot;:&quot;Andre&quot;,&quot;parse-names&quot;:false,&quot;dropping-particle&quot;:&quot;&quot;,&quot;non-dropping-particle&quot;:&quot;&quot;},{&quot;family&quot;:&quot;Robicquet&quot;,&quot;given&quot;:&quot;Alexandre&quot;,&quot;parse-names&quot;:false,&quot;dropping-particle&quot;:&quot;&quot;,&quot;non-dropping-particle&quot;:&quot;&quot;},{&quot;family&quot;:&quot;Ramsundar&quot;,&quot;given&quot;:&quot;Bharath&quot;,&quot;parse-names&quot;:false,&quot;dropping-particle&quot;:&quot;&quot;,&quot;non-dropping-particle&quot;:&quot;&quot;},{&quot;family&quot;:&quot;Kuleshov&quot;,&quot;given&quot;:&quot;Volodymyr&quot;,&quot;parse-names&quot;:false,&quot;dropping-particle&quot;:&quot;&quot;,&quot;non-dropping-particle&quot;:&quot;&quot;},{&quot;family&quot;:&quot;DePristo&quot;,&quot;given&quot;:&quot;Mark&quot;,&quot;parse-names&quot;:false,&quot;dropping-particle&quot;:&quot;&quot;,&quot;non-dropping-particle&quot;:&quot;&quot;},{&quot;family&quot;:&quot;Chou&quot;,&quot;given&quot;:&quot;Katherine&quot;,&quot;parse-names&quot;:false,&quot;dropping-particle&quot;:&quot;&quot;,&quot;non-dropping-particle&quot;:&quot;&quot;},{&quot;family&quot;:&quot;Cui&quot;,&quot;given&quot;:&quot;Claire&quot;,&quot;parse-names&quot;:false,&quot;dropping-particle&quot;:&quot;&quot;,&quot;non-dropping-particle&quot;:&quot;&quot;},{&quot;family&quot;:&quot;Corrado&quot;,&quot;given&quot;:&quot;Greg&quot;,&quot;parse-names&quot;:false,&quot;dropping-particle&quot;:&quot;&quot;,&quot;non-dropping-particle&quot;:&quot;&quot;},{&quot;family&quot;:&quot;Thrun&quot;,&quot;given&quot;:&quot;Sebastian&quot;,&quot;parse-names&quot;:false,&quot;dropping-particle&quot;:&quot;&quot;,&quot;non-dropping-particle&quot;:&quot;&quot;},{&quot;family&quot;:&quot;Dean&quot;,&quot;given&quot;:&quot;Jeff&quot;,&quot;parse-names&quot;:false,&quot;dropping-particle&quot;:&quot;&quot;,&quot;non-dropping-particle&quot;:&quot;&quot;}],&quot;container-title&quot;:&quot;Nature Medicine&quot;,&quot;container-title-short&quot;:&quot;Nat Med&quot;,&quot;DOI&quot;:&quot;10.1038/s41591-018-0316-z&quot;,&quot;ISSN&quot;:&quot;1546170X&quot;,&quot;PMID&quot;:&quot;30617335&quot;,&quot;issued&quot;:{&quot;date-parts&quot;:[[2019,1,1]]},&quot;page&quot;:&quot;24-29&quot;,&quot;abstract&quot;:&quot;Here we present deep-learning techniques for healthcare, centering our discussion on deep learning in computer vision, natural language processing, reinforcement learning, and generalized methods. We describe how these computational techniques can impact a few key areas of medicine and explore how to build end-to-end systems. Our discussion of computer vision focuses largely on medical imaging, and we describe the application of natural language processing to domains such as electronic health record data. Similarly, reinforcement learning is discussed in the context of robotic-assisted surgery, and generalized deep-learning methods for genomics are reviewed.&quot;,&quot;publisher&quot;:&quot;Nature Publishing Group&quot;,&quot;issue&quot;:&quot;1&quot;,&quot;volume&quot;:&quot;25&quot;},&quot;isTemporary&quot;:false}]},{&quot;citationID&quot;:&quot;MENDELEY_CITATION_c345f496-4138-4d33-87ee-07d1e34ab028&quot;,&quot;properties&quot;:{&quot;noteIndex&quot;:0},&quot;isEdited&quot;:false,&quot;manualOverride&quot;:{&quot;isManuallyOverridden&quot;:false,&quot;citeprocText&quot;:&quot;[62]&quot;,&quot;manualOverrideText&quot;:&quot;&quot;},&quot;citationTag&quot;:&quot;MENDELEY_CITATION_v3_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&quot;,&quot;citationItems&quot;:[{&quot;id&quot;:&quot;4b229b0f-3214-3a00-9d4f-8799529cca52&quot;,&quot;itemData&quot;:{&quot;type&quot;:&quot;article-journal&quot;,&quot;id&quot;:&quot;4b229b0f-3214-3a00-9d4f-8799529cca52&quot;,&quot;title&quot;:&quot;Segment anything in medical images&quot;,&quot;author&quot;:[{&quot;family&quot;:&quot;Ma&quot;,&quot;given&quot;:&quot;Jun&quot;,&quot;parse-names&quot;:false,&quot;dropping-particle&quot;:&quot;&quot;,&quot;non-dropping-particle&quot;:&quot;&quot;},{&quot;family&quot;:&quot;He&quot;,&quot;given&quot;:&quot;Yuting&quot;,&quot;parse-names&quot;:false,&quot;dropping-particle&quot;:&quot;&quot;,&quot;non-dropping-particle&quot;:&quot;&quot;},{&quot;family&quot;:&quot;Li&quot;,&quot;given&quot;:&quot;Feifei&quot;,&quot;parse-names&quot;:false,&quot;dropping-particle&quot;:&quot;&quot;,&quot;non-dropping-particle&quot;:&quot;&quot;},{&quot;family&quot;:&quot;Han&quot;,&quot;given&quot;:&quot;Lin&quot;,&quot;parse-names&quot;:false,&quot;dropping-particle&quot;:&quot;&quot;,&quot;non-dropping-particle&quot;:&quot;&quot;},{&quot;family&quot;:&quot;You&quot;,&quot;given&quot;:&quot;Chenyu&quot;,&quot;parse-names&quot;:false,&quot;dropping-particle&quot;:&quot;&quot;,&quot;non-dropping-particle&quot;:&quot;&quot;},{&quot;family&quot;:&quot;Wang&quot;,&quot;given&quot;:&quot;Bo&quot;,&quot;parse-names&quot;:false,&quot;dropping-particle&quot;:&quot;&quot;,&quot;non-dropping-particle&quot;:&quot;&quot;}],&quot;container-title&quot;:&quot;Nature Communications&quot;,&quot;container-title-short&quot;:&quot;Nat Commun&quot;,&quot;DOI&quot;:&quot;10.1038/s41467-024-44824-z&quot;,&quot;ISSN&quot;:&quot;20411723&quot;,&quot;PMID&quot;:&quot;38253604&quot;,&quot;issued&quot;:{&quot;date-parts&quot;:[[2024,12,1]]},&quot;abstract&quot;:&quot;Medical image segmentation is a critical component in clinical practice, facilitating accurate diagnosis, treatment planning, and disease monitoring. However, existing methods, often tailored to specific modalities or disease types, lack generalizability across the diverse spectrum of medical image segmentation tasks. Here we present MedSAM, a foundation model designed for bridging this gap by enabling universal medical image segmentation. The model is developed on a large-scale medical image dataset with 1,570,263 image-mask pairs, covering 10 imaging modalities and over 30 cancer types. We conduct a comprehensive evaluation on 86 internal validation tasks and 60 external validation tasks, demonstrating better accuracy and robustness than modality-wise specialist models. By delivering accurate and efficient segmentation across a wide spectrum of tasks, MedSAM holds significant potential to expedite the evolution of diagnostic tools and the personalization of treatment plans.&quot;,&quot;publisher&quot;:&quot;Nature Research&quot;,&quot;issue&quot;:&quot;1&quot;,&quot;volume&quot;:&quot;15&quot;},&quot;isTemporary&quot;:false}]},{&quot;citationID&quot;:&quot;MENDELEY_CITATION_dac7af93-a7be-49ae-8df2-31cd148f39aa&quot;,&quot;properties&quot;:{&quot;noteIndex&quot;:0},&quot;isEdited&quot;:false,&quot;manualOverride&quot;:{&quot;isManuallyOverridden&quot;:false,&quot;citeprocText&quot;:&quot;[63]&quot;,&quot;manualOverrideText&quot;:&quot;&quot;},&quot;citationTag&quot;:&quot;MENDELEY_CITATION_v3_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&quot;,&quot;citationItems&quot;:[{&quot;id&quot;:&quot;87594f8b-2f8a-3354-8ad4-19d6bdba5680&quot;,&quot;itemData&quot;:{&quot;type&quot;:&quot;article-journal&quot;,&quot;id&quot;:&quot;87594f8b-2f8a-3354-8ad4-19d6bdba5680&quot;,&quot;title&quot;:&quot;MedLSAM: Localize and Segment Anything Model for 3D CT Images&quot;,&quot;author&quot;:[{&quot;family&quot;:&quot;Lei&quot;,&quot;given&quot;:&quot;Wenhui&quot;,&quot;parse-names&quot;:false,&quot;dropping-particle&quot;:&quot;&quot;,&quot;non-dropping-particle&quot;:&quot;&quot;},{&quot;family&quot;:&quot;Wei&quot;,&quot;given&quot;:&quot;Xu&quot;,&quot;parse-names&quot;:false,&quot;dropping-particle&quot;:&quot;&quot;,&quot;non-dropping-particle&quot;:&quot;&quot;},{&quot;family&quot;:&quot;Zhang&quot;,&quot;given&quot;:&quot;Xiaofan&quot;,&quot;parse-names&quot;:false,&quot;dropping-particle&quot;:&quot;&quot;,&quot;non-dropping-particle&quot;:&quot;&quot;},{&quot;family&quot;:&quot;Li&quot;,&quot;given&quot;:&quot;Kang&quot;,&quot;parse-names&quot;:false,&quot;dropping-particle&quot;:&quot;&quot;,&quot;non-dropping-particle&quot;:&quot;&quot;},{&quot;family&quot;:&quot;Zhang&quot;,&quot;given&quot;:&quot;Shaoting&quot;,&quot;parse-names&quot;:false,&quot;dropping-particle&quot;:&quot;&quot;,&quot;non-dropping-particle&quot;:&quot;&quot;}],&quot;URL&quot;:&quot;http://arxiv.org/abs/2306.14752&quot;,&quot;issued&quot;:{&quot;date-parts&quot;:[[2024,10,9]]},&quot;abstract&quot;:&quot;Recent advancements in foundation models have shown significant potential in medical image analysis. However, there is still a gap in models specifically designed for medical image localization. To address this, we introduce MedLAM, a 3D medical foundation localization model that accurately identifies any anatomical part within the body using only a few template scans. MedLAM employs two self-supervision tasks: unified anatomical mapping (UAM) and multi-scale similarity (MSS) across a comprehensive dataset of 14,012 CT scans. Furthermore, we developed MedLSAM by integrating MedLAM with the Segment Anything Model (SAM). This innovative framework requires extreme point annotations across three directions on several templates to enable MedLAM to locate the target anatomical structure in the image, with SAM performing the segmentation. It significantly reduces the amount of manual annotation required by SAM in 3D medical imaging scenarios. We conducted extensive experiments on two 3D datasets covering 38 distinct organs. Our findings are twofold: 1) MedLAM can directly localize anatomical structures using just a few template scans, achieving performance comparable to fully supervised models; 2) MedLSAM closely matches the performance of SAM and its specialized medical adaptations with manual prompts, while minimizing the need for extensive point annotations across the entire dataset. Moreover, MedLAM has the potential to be seamlessly integrated with future 3D SAM models, paving the way for enhanced segmentation performance. Our code is public at \\href{https://github.com/openmedlab/MedLSAM}&quot;,&quot;container-title-short&quot;:&quot;&quot;},&quot;isTemporary&quot;:false}]},{&quot;citationID&quot;:&quot;MENDELEY_CITATION_bff10329-437a-4fff-9193-ef0066bcd751&quot;,&quot;properties&quot;:{&quot;noteIndex&quot;:0},&quot;isEdited&quot;:false,&quot;manualOverride&quot;:{&quot;isManuallyOverridden&quot;:false,&quot;citeprocText&quot;:&quot;[64]&quot;,&quot;manualOverrideText&quot;:&quot;&quot;},&quot;citationTag&quot;:&quot;MENDELEY_CITATION_v3_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&quot;,&quot;citationItems&quot;:[{&quot;id&quot;:&quot;f1a4c6a9-9b7a-3bd0-b8ec-f8e44f80aa16&quot;,&quot;itemData&quot;:{&quot;type&quot;:&quot;article-journal&quot;,&quot;id&quot;:&quot;f1a4c6a9-9b7a-3bd0-b8ec-f8e44f80aa16&quot;,&quot;title&quot;:&quot;UNETR: Transformers for 3D Medical Image Segmentation&quot;,&quot;author&quot;:[{&quot;family&quot;:&quot;Hatamizadeh&quot;,&quot;given&quot;:&quot;Ali&quot;,&quot;parse-names&quot;:false,&quot;dropping-particle&quot;:&quot;&quot;,&quot;non-dropping-particle&quot;:&quot;&quot;},{&quot;family&quot;:&quot;Tang&quot;,&quot;given&quot;:&quot;Yucheng&quot;,&quot;parse-names&quot;:false,&quot;dropping-particle&quot;:&quot;&quot;,&quot;non-dropping-particle&quot;:&quot;&quot;},{&quot;family&quot;:&quot;Nath&quot;,&quot;given&quot;:&quot;Vishwesh&quot;,&quot;parse-names&quot;:false,&quot;dropping-particle&quot;:&quot;&quot;,&quot;non-dropping-particle&quot;:&quot;&quot;},{&quot;family&quot;:&quot;Yang&quot;,&quot;given&quot;:&quot;Dong&quot;,&quot;parse-names&quot;:false,&quot;dropping-particle&quot;:&quot;&quot;,&quot;non-dropping-particle&quot;:&quot;&quot;},{&quot;family&quot;:&quot;Myronenko&quot;,&quot;given&quot;:&quot;Andriy&quot;,&quot;parse-names&quot;:false,&quot;dropping-particle&quot;:&quot;&quot;,&quot;non-dropping-particle&quot;:&quot;&quot;},{&quot;family&quot;:&quot;Landman&quot;,&quot;given&quot;:&quot;Bennett&quot;,&quot;parse-names&quot;:false,&quot;dropping-particle&quot;:&quot;&quot;,&quot;non-dropping-particle&quot;:&quot;&quot;},{&quot;family&quot;:&quot;Roth&quot;,&quot;given&quot;:&quot;Holger&quot;,&quot;parse-names&quot;:false,&quot;dropping-particle&quot;:&quot;&quot;,&quot;non-dropping-particle&quot;:&quot;&quot;},{&quot;family&quot;:&quot;Xu&quot;,&quot;given&quot;:&quot;Daguang&quot;,&quot;parse-names&quot;:false,&quot;dropping-particle&quot;:&quot;&quot;,&quot;non-dropping-particle&quot;:&quot;&quot;}],&quot;URL&quot;:&quot;http://arxiv.org/abs/2103.10504&quot;,&quot;issued&quot;:{&quot;date-parts&quot;:[[2021,10,9]]},&quot;abstract&quot;:&quot;Fully Convolutional Neural Networks (FCNNs) with contracting and expanding paths have shown prominence for the majority of medical image segmentation applications since the past decade. In FCNNs, the encoder plays an integral role by learning both global and local features and contextual representations which can be utilized for semantic output prediction by the decoder. Despite their success, the locality of convolutional layers in FCNNs, limits the capability of learning long-range spatial dependencies. Inspired by the recent success of transformers for Natural Language Processing (NLP) in long-range sequence learning, we reformulate the task of volumetric (3D) medical image segmentation as a sequence-to-sequence prediction problem. We introduce a novel architecture, dubbed as UNEt TRansformers (UNETR), that utilizes a transformer as the encoder to learn sequence representations of the input volume and effectively capture the global multi-scale information, while also following the successful \&quot;U-shaped\&quot; network design for the encoder and decoder. The transformer encoder is directly connected to a decoder via skip connections at different resolutions to compute the final semantic segmentation output. We have validated the performance of our method on the Multi Atlas Labeling Beyond The Cranial Vault (BTCV) dataset for multi-organ segmentation and the Medical Segmentation Decathlon (MSD) dataset for brain tumor and spleen segmentation tasks. Our benchmarks demonstrate new state-of-the-art performance on the BTCV leaderboard. Code: https://monai.io/research/unetr&quot;,&quot;container-title-short&quot;:&quot;&quot;},&quot;isTemporary&quot;:false}]},{&quot;citationID&quot;:&quot;MENDELEY_CITATION_9f3cf04a-a47a-4127-a81d-585d47aa9aab&quot;,&quot;properties&quot;:{&quot;noteIndex&quot;:0},&quot;isEdited&quot;:false,&quot;manualOverride&quot;:{&quot;isManuallyOverridden&quot;:false,&quot;citeprocText&quot;:&quot;[65]&quot;,&quot;manualOverrideText&quot;:&quot;&quot;},&quot;citationTag&quot;:&quot;MENDELEY_CITATION_v3_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&quot;,&quot;citationItems&quot;:[{&quot;id&quot;:&quot;7902cf05-5cd7-326d-82e5-289a3caec861&quot;,&quot;itemData&quot;:{&quot;type&quot;:&quot;article-journal&quot;,&quot;id&quot;:&quot;7902cf05-5cd7-326d-82e5-289a3caec861&quot;,&quot;title&quot;:&quot;Biomedical Image Segmentation: A Survey&quot;,&quot;author&quot;:[{&quot;family&quot;:&quot;Alzahrani&quot;,&quot;given&quot;:&quot;Yahya&quot;,&quot;parse-names&quot;:false,&quot;dropping-particle&quot;:&quot;&quot;,&quot;non-dropping-particle&quot;:&quot;&quot;},{&quot;family&quot;:&quot;Boufama&quot;,&quot;given&quot;:&quot;Boubakeur&quot;,&quot;parse-names&quot;:false,&quot;dropping-particle&quot;:&quot;&quot;,&quot;non-dropping-particle&quot;:&quot;&quot;}],&quot;container-title&quot;:&quot;SN Computer Science&quot;,&quot;container-title-short&quot;:&quot;SN Comput Sci&quot;,&quot;DOI&quot;:&quot;10.1007/s42979-021-00704-7&quot;,&quot;ISSN&quot;:&quot;2662-995X&quot;,&quot;issued&quot;:{&quot;date-parts&quot;:[[2021,7,30]]},&quot;page&quot;:&quot;310&quot;,&quot;issue&quot;:&quot;4&quot;,&quot;volume&quot;:&quot;2&quot;},&quot;isTemporary&quot;:false}]},{&quot;citationID&quot;:&quot;MENDELEY_CITATION_4373f81d-233a-438b-b1bf-1b9f44d918a9&quot;,&quot;properties&quot;:{&quot;noteIndex&quot;:0},&quot;isEdited&quot;:false,&quot;manualOverride&quot;:{&quot;isManuallyOverridden&quot;:false,&quot;citeprocText&quot;:&quot;[66]&quot;,&quot;manualOverrideText&quot;:&quot;&quot;},&quot;citationTag&quot;:&quot;MENDELEY_CITATION_v3_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&quot;,&quot;citationItems&quot;:[{&quot;id&quot;:&quot;f32a1706-fa9a-3c47-ad53-6a6ea2b8963d&quot;,&quot;itemData&quot;:{&quot;type&quot;:&quot;article-journal&quot;,&quot;id&quot;:&quot;f32a1706-fa9a-3c47-ad53-6a6ea2b8963d&quot;,&quot;title&quot;:&quot;Dense-UNet: a novel multiphoton in vivo cellular image segmentation model based on a convolutional neural network&quot;,&quot;author&quot;:[{&quot;family&quot;:&quot;Cai&quot;,&quot;given&quot;:&quot;Sijing&quot;,&quot;parse-names&quot;:false,&quot;dropping-particle&quot;:&quot;&quot;,&quot;non-dropping-particle&quot;:&quot;&quot;},{&quot;family&quot;:&quot;Tian&quot;,&quot;given&quot;:&quot;Yunxian&quot;,&quot;parse-names&quot;:false,&quot;dropping-particle&quot;:&quot;&quot;,&quot;non-dropping-particle&quot;:&quot;&quot;},{&quot;family&quot;:&quot;Lui&quot;,&quot;given&quot;:&quot;Harvey&quot;,&quot;parse-names&quot;:false,&quot;dropping-particle&quot;:&quot;&quot;,&quot;non-dropping-particle&quot;:&quot;&quot;},{&quot;family&quot;:&quot;Zeng&quot;,&quot;given&quot;:&quot;Haishan&quot;,&quot;parse-names&quot;:false,&quot;dropping-particle&quot;:&quot;&quot;,&quot;non-dropping-particle&quot;:&quot;&quot;},{&quot;family&quot;:&quot;Wu&quot;,&quot;given&quot;:&quot;Yi&quot;,&quot;parse-names&quot;:false,&quot;dropping-particle&quot;:&quot;&quot;,&quot;non-dropping-particle&quot;:&quot;&quot;},{&quot;family&quot;:&quot;Chen&quot;,&quot;given&quot;:&quot;Guannan&quot;,&quot;parse-names&quot;:false,&quot;dropping-particle&quot;:&quot;&quot;,&quot;non-dropping-particle&quot;:&quot;&quot;}],&quot;container-title&quot;:&quot;Quantitative Imaging in Medicine and Surgery&quot;,&quot;container-title-short&quot;:&quot;Quant Imaging Med Surg&quot;,&quot;DOI&quot;:&quot;10.21037/qims-19-1090&quot;,&quot;ISSN&quot;:&quot;22234292&quot;,&quot;issued&quot;:{&quot;date-parts&quot;:[[2020,6]]},&quot;page&quot;:&quot;1275-1285&quot;,&quot;issue&quot;:&quot;6&quot;,&quot;volume&quot;:&quot;10&quot;},&quot;isTemporary&quot;:false}]},{&quot;citationID&quot;:&quot;MENDELEY_CITATION_e749c671-59fc-4e5d-9ed3-6b220fc72fed&quot;,&quot;properties&quot;:{&quot;noteIndex&quot;:0},&quot;isEdited&quot;:false,&quot;manualOverride&quot;:{&quot;isManuallyOverridden&quot;:false,&quot;citeprocText&quot;:&quot;[67]&quot;,&quot;manualOverrideText&quot;:&quot;&quot;},&quot;citationTag&quot;:&quot;MENDELEY_CITATION_v3_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&quot;,&quot;citationItems&quot;:[{&quot;id&quot;:&quot;8e6be160-1b1a-3575-aa82-02b297a6b0a5&quot;,&quot;itemData&quot;:{&quot;type&quot;:&quot;article&quot;,&quot;id&quot;:&quot;8e6be160-1b1a-3575-aa82-02b297a6b0a5&quot;,&quot;title&quot;:&quot;A survey on deep learning in medical image analysis&quot;,&quot;author&quot;:[{&quot;family&quot;:&quot;Litjens&quot;,&quot;given&quot;:&quot;Geert&quot;,&quot;parse-names&quot;:false,&quot;dropping-particle&quot;:&quot;&quot;,&quot;non-dropping-particle&quot;:&quot;&quot;},{&quot;family&quot;:&quot;Kooi&quot;,&quot;given&quot;:&quot;Thijs&quot;,&quot;parse-names&quot;:false,&quot;dropping-particle&quot;:&quot;&quot;,&quot;non-dropping-particle&quot;:&quot;&quot;},{&quot;family&quot;:&quot;Bejnordi&quot;,&quot;given&quot;:&quot;Babak Ehteshami&quot;,&quot;parse-names&quot;:false,&quot;dropping-particle&quot;:&quot;&quot;,&quot;non-dropping-particle&quot;:&quot;&quot;},{&quot;family&quot;:&quot;Setio&quot;,&quot;given&quot;:&quot;Arnaud Arindra Adiyoso&quot;,&quot;parse-names&quot;:false,&quot;dropping-particle&quot;:&quot;&quot;,&quot;non-dropping-particle&quot;:&quot;&quot;},{&quot;family&quot;:&quot;Ciompi&quot;,&quot;given&quot;:&quot;Francesco&quot;,&quot;parse-names&quot;:false,&quot;dropping-particle&quot;:&quot;&quot;,&quot;non-dropping-particle&quot;:&quot;&quot;},{&quot;family&quot;:&quot;Ghafoorian&quot;,&quot;given&quot;:&quot;Mohsen&quot;,&quot;parse-names&quot;:false,&quot;dropping-particle&quot;:&quot;&quot;,&quot;non-dropping-particle&quot;:&quot;&quot;},{&quot;family&quot;:&quot;Laak&quot;,&quot;given&quot;:&quot;Jeroen A.W.M.&quot;,&quot;parse-names&quot;:false,&quot;dropping-particle&quot;:&quot;&quot;,&quot;non-dropping-particle&quot;:&quot;van der&quot;},{&quot;family&quot;:&quot;Ginneken&quot;,&quot;given&quot;:&quot;Bram&quot;,&quot;parse-names&quot;:false,&quot;dropping-particle&quot;:&quot;&quot;,&quot;non-dropping-particle&quot;:&quot;van&quot;},{&quot;family&quot;:&quot;Sánchez&quot;,&quot;given&quot;:&quot;Clara I.&quot;,&quot;parse-names&quot;:false,&quot;dropping-particle&quot;:&quot;&quot;,&quot;non-dropping-particle&quot;:&quot;&quot;}],&quot;container-title&quot;:&quot;Medical Image Analysis&quot;,&quot;container-title-short&quot;:&quot;Med Image Anal&quot;,&quot;DOI&quot;:&quot;10.1016/j.media.2017.07.005&quot;,&quot;ISSN&quot;:&quot;13618423&quot;,&quot;PMID&quot;:&quot;28778026&quot;,&quot;issued&quot;:{&quot;date-parts&quot;:[[2017,12,1]]},&quot;page&quot;:&quot;60-88&quot;,&quot;abstract&quot;:&quot;Deep learning algorithms, in particular convolutional networks, have rapidly become a methodology of choice for analyzing medical images. This paper reviews the major deep learning concepts pertinent to medical image analysis and summarizes over 300 contributions to the field, most of which appeared in the last year. We survey the use of deep learning for image classification, object detection, segmentation, registration, and other tasks. Concise overviews are provided of studies per application area: neuro, retinal, pulmonary, digital pathology, breast, cardiac, abdominal, musculoskeletal. We end with a summary of the current state-of-the-art, a critical discussion of open challenges and directions for future research.&quot;,&quot;publisher&quot;:&quot;Elsevier B.V.&quot;,&quot;volume&quot;:&quot;42&quot;},&quot;isTemporary&quot;:false}]},{&quot;citationID&quot;:&quot;MENDELEY_CITATION_e581fa97-2169-4abd-be54-0f3970b4d852&quot;,&quot;properties&quot;:{&quot;noteIndex&quot;:0},&quot;isEdited&quot;:false,&quot;manualOverride&quot;:{&quot;isManuallyOverridden&quot;:false,&quot;citeprocText&quot;:&quot;[68]&quot;,&quot;manualOverrideText&quot;:&quot;&quot;},&quot;citationTag&quot;:&quot;MENDELEY_CITATION_v3_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&quot;,&quot;citationItems&quot;:[{&quot;id&quot;:&quot;66f55b20-a774-3b34-a41e-ffde397659ab&quot;,&quot;itemData&quot;:{&quot;type&quot;:&quot;article-journal&quot;,&quot;id&quot;:&quot;66f55b20-a774-3b34-a41e-ffde397659ab&quot;,&quot;title&quot;:&quot;Interactive Medical Image Segmentation Using Deep Learning with Image-Specific Fine Tuning&quot;,&quot;author&quot;:[{&quot;family&quot;:&quot;Wang&quot;,&quot;given&quot;:&quot;Guotai&quot;,&quot;parse-names&quot;:false,&quot;dropping-particle&quot;:&quot;&quot;,&quot;non-dropping-particle&quot;:&quot;&quot;},{&quot;family&quot;:&quot;Li&quot;,&quot;given&quot;:&quot;Wenqi&quot;,&quot;parse-names&quot;:false,&quot;dropping-particle&quot;:&quot;&quot;,&quot;non-dropping-particle&quot;:&quot;&quot;},{&quot;family&quot;:&quot;Zuluaga&quot;,&quot;given&quot;:&quot;Maria A.&quot;,&quot;parse-names&quot;:false,&quot;dropping-particle&quot;:&quot;&quot;,&quot;non-dropping-particle&quot;:&quot;&quot;},{&quot;family&quot;:&quot;Pratt&quot;,&quot;given&quot;:&quot;Rosalind&quot;,&quot;parse-names&quot;:false,&quot;dropping-particle&quot;:&quot;&quot;,&quot;non-dropping-particle&quot;:&quot;&quot;},{&quot;family&quot;:&quot;Patel&quot;,&quot;given&quot;:&quot;Premal A.&quot;,&quot;parse-names&quot;:false,&quot;dropping-particle&quot;:&quot;&quot;,&quot;non-dropping-particle&quot;:&quot;&quot;},{&quot;family&quot;:&quot;Aertsen&quot;,&quot;given&quot;:&quot;Michael&quot;,&quot;parse-names&quot;:false,&quot;dropping-particle&quot;:&quot;&quot;,&quot;non-dropping-particle&quot;:&quot;&quot;},{&quot;family&quot;:&quot;Doel&quot;,&quot;given&quot;:&quot;Tom&quot;,&quot;parse-names&quot;:false,&quot;dropping-particle&quot;:&quot;&quot;,&quot;non-dropping-particle&quot;:&quot;&quot;},{&quot;family&quot;:&quot;David&quot;,&quot;given&quot;:&quot;Anna L.&quot;,&quot;parse-names&quot;:false,&quot;dropping-particle&quot;:&quot;&quot;,&quot;non-dropping-particle&quot;:&quot;&quot;},{&quot;family&quot;:&quot;Deprest&quot;,&quot;given&quot;:&quot;Jan&quot;,&quot;parse-names&quot;:false,&quot;dropping-particle&quot;:&quot;&quot;,&quot;non-dropping-particle&quot;:&quot;&quot;},{&quot;family&quot;:&quot;Ourselin&quot;,&quot;given&quot;:&quot;Sebastien&quot;,&quot;parse-names&quot;:false,&quot;dropping-particle&quot;:&quot;&quot;,&quot;non-dropping-particle&quot;:&quot;&quot;},{&quot;family&quot;:&quot;Vercauteren&quot;,&quot;given&quot;:&quot;Tom&quot;,&quot;parse-names&quot;:false,&quot;dropping-particle&quot;:&quot;&quot;,&quot;non-dropping-particle&quot;:&quot;&quot;}],&quot;container-title&quot;:&quot;IEEE Transactions on Medical Imaging&quot;,&quot;container-title-short&quot;:&quot;IEEE Trans Med Imaging&quot;,&quot;DOI&quot;:&quot;10.1109/TMI.2018.2791721&quot;,&quot;ISSN&quot;:&quot;1558254X&quot;,&quot;PMID&quot;:&quot;29969407&quot;,&quot;issued&quot;:{&quot;date-parts&quot;:[[2018,7,1]]},&quot;page&quot;:&quot;1562-1573&quot;,&quot;abstract&quot;:&quot;Convolutional neural networks (CNNs) have achieved state-of-the-art performance for automatic medical image segmentation. However, they have not demonstrated sufficiently accurate and robust results for clinical use. In addition, they are limited by the lack of image-specific adaptation and the lack of generalizability to previously unseen object classes (a.k.a. zero-shot learning). To address these problems, we propose a novel deep learning-based interactive segmentation framework by incorporating CNNs into a bounding box and scribble-based segmentation pipeline. We propose image-specific fine tuning to make a CNN model adaptive to a specific test image, which can be either unsupervised (without additional user interactions) or supervised (with additional scribbles). We also propose a weighted loss function considering network and interaction-based uncertainty for the fine tuning. We applied this framework to two applications: 2-D segmentation of multiple organs from fetal magnetic resonance (MR) slices, where only two types of these organs were annotated for training and 3-D segmentation of brain tumor core (excluding edema) and whole brain tumor (including edema) from different MR sequences, where only the tumor core in one MR sequence was annotated for training. Experimental results show that: 1) our model is more robust to segment previously unseen objects than state-of-the-art CNNs; 2) image-specific fine tuning with the proposed weighted loss function significantly improves segmentation accuracy; and 3) our method leads to accurate results with fewer user interactions and less user time than traditional interactive segmentation methods.&quot;,&quot;publisher&quot;:&quot;Institute of Electrical and Electronics Engineers Inc.&quot;,&quot;issue&quot;:&quot;7&quot;,&quot;volume&quot;:&quot;37&quot;},&quot;isTemporary&quot;:false}]},{&quot;citationID&quot;:&quot;MENDELEY_CITATION_b4cd3c3a-9c4c-491c-bba6-4f5e19fa30b8&quot;,&quot;properties&quot;:{&quot;noteIndex&quot;:0},&quot;isEdited&quot;:false,&quot;manualOverride&quot;:{&quot;isManuallyOverridden&quot;:false,&quot;citeprocText&quot;:&quot;[69]&quot;,&quot;manualOverrideText&quot;:&quot;&quot;},&quot;citationTag&quot;:&quot;MENDELEY_CITATION_v3_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&quot;,&quot;citationItems&quot;:[{&quot;id&quot;:&quot;4375175f-803b-3447-ac79-177236b642be&quot;,&quot;itemData&quot;:{&quot;type&quot;:&quot;article-journal&quot;,&quot;id&quot;:&quot;4375175f-803b-3447-ac79-177236b642be&quot;,&quot;title&quot;:&quot;A review: Deep learning for medical image segmentation using multi-modality fusion&quot;,&quot;author&quot;:[{&quot;family&quot;:&quot;Zhou&quot;,&quot;given&quot;:&quot;Tongxue&quot;,&quot;parse-names&quot;:false,&quot;dropping-particle&quot;:&quot;&quot;,&quot;non-dropping-particle&quot;:&quot;&quot;},{&quot;family&quot;:&quot;Ruan&quot;,&quot;given&quot;:&quot;Su&quot;,&quot;parse-names&quot;:false,&quot;dropping-particle&quot;:&quot;&quot;,&quot;non-dropping-particle&quot;:&quot;&quot;},{&quot;family&quot;:&quot;Canu&quot;,&quot;given&quot;:&quot;Stéphane&quot;,&quot;parse-names&quot;:false,&quot;dropping-particle&quot;:&quot;&quot;,&quot;non-dropping-particle&quot;:&quot;&quot;}],&quot;container-title&quot;:&quot;Array&quot;,&quot;DOI&quot;:&quot;10.1016/j.array.2019.100004&quot;,&quot;ISSN&quot;:&quot;25900056&quot;,&quot;issued&quot;:{&quot;date-parts&quot;:[[2019,9,1]]},&quot;abstract&quot;:&quot;Multi-modality is widely used in medical imaging, because it can provide multiinformation about a target (tumor, organ or tissue). Segmentation using multimodality consists of fusing multi-information to improve the segmentation. Recently, deep learning-based approaches have presented the state-of-the-art performance in image classification, segmentation, object detection and tracking tasks. Due to their self-learning and generalization ability over large amounts of data, deep learning recently has also gained great interest in multi-modal medical image segmentation. In this paper, we give an overview of deep learning-based approaches for multi-modal medical image segmentation task. Firstly, we introduce the general principle of deep learning and multi-modal medical image segmentation. Secondly, we present different deep learning network architectures, then analyze their fusion strategies and compare their results. The earlier fusion is commonly used, since it's simple and it focuses on the subsequent segmentation network architecture. However, the later fusion gives more attention on fusion strategy to learn the complex relationship between different modalities. In general, compared to the earlier fusion, the later fusion can give more accurate result if the fusion method is effective enough. We also discuss some common problems in medical image segmentation. Finally, we summarize and provide some perspectives on the future research.&quot;,&quot;publisher&quot;:&quot;Elsevier B.V.&quot;,&quot;volume&quot;:&quot;3-4&quot;,&quot;container-title-short&quot;:&quot;&quot;},&quot;isTemporary&quot;:false}]},{&quot;citationID&quot;:&quot;MENDELEY_CITATION_10da1000-2609-4d91-aa4a-7ef521d1fb3c&quot;,&quot;properties&quot;:{&quot;noteIndex&quot;:0},&quot;isEdited&quot;:false,&quot;manualOverride&quot;:{&quot;isManuallyOverridden&quot;:false,&quot;citeprocText&quot;:&quot;[70]&quot;,&quot;manualOverrideText&quot;:&quot;&quot;},&quot;citationTag&quot;:&quot;MENDELEY_CITATION_v3_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&quot;,&quot;citationItems&quot;:[{&quot;id&quot;:&quot;286d4b87-f82c-33de-b31f-8afbbeb53475&quot;,&quot;itemData&quot;:{&quot;type&quot;:&quot;article-journal&quot;,&quot;id&quot;:&quot;286d4b87-f82c-33de-b31f-8afbbeb53475&quot;,&quot;title&quot;:&quot;Medical Image Synthesis with Deep Convolutional Adversarial Networks&quot;,&quot;author&quot;:[{&quot;family&quot;:&quot;Nie&quot;,&quot;given&quot;:&quot;Dong&quot;,&quot;parse-names&quot;:false,&quot;dropping-particle&quot;:&quot;&quot;,&quot;non-dropping-particle&quot;:&quot;&quot;},{&quot;family&quot;:&quot;Trullo&quot;,&quot;given&quot;:&quot;Roger&quot;,&quot;parse-names&quot;:false,&quot;dropping-particle&quot;:&quot;&quot;,&quot;non-dropping-particle&quot;:&quot;&quot;},{&quot;family&quot;:&quot;Lian&quot;,&quot;given&quot;:&quot;Jun&quot;,&quot;parse-names&quot;:false,&quot;dropping-particle&quot;:&quot;&quot;,&quot;non-dropping-particle&quot;:&quot;&quot;},{&quot;family&quot;:&quot;Wang&quot;,&quot;given&quot;:&quot;Li&quot;,&quot;parse-names&quot;:false,&quot;dropping-particle&quot;:&quot;&quot;,&quot;non-dropping-particle&quot;:&quot;&quot;},{&quot;family&quot;:&quot;Petitjean&quot;,&quot;given&quot;:&quot;Caroline&quot;,&quot;parse-names&quot;:false,&quot;dropping-particle&quot;:&quot;&quot;,&quot;non-dropping-particle&quot;:&quot;&quot;},{&quot;family&quot;:&quot;Ruan&quot;,&quot;given&quot;:&quot;Su&quot;,&quot;parse-names&quot;:false,&quot;dropping-particle&quot;:&quot;&quot;,&quot;non-dropping-particle&quot;:&quot;&quot;},{&quot;family&quot;:&quot;Wang&quot;,&quot;given&quot;:&quot;Qian&quot;,&quot;parse-names&quot;:false,&quot;dropping-particle&quot;:&quot;&quot;,&quot;non-dropping-particle&quot;:&quot;&quot;},{&quot;family&quot;:&quot;Shen&quot;,&quot;given&quot;:&quot;Dinggang&quot;,&quot;parse-names&quot;:false,&quot;dropping-particle&quot;:&quot;&quot;,&quot;non-dropping-particle&quot;:&quot;&quot;}],&quot;container-title&quot;:&quot;IEEE Transactions on Biomedical Engineering&quot;,&quot;container-title-short&quot;:&quot;IEEE Trans Biomed Eng&quot;,&quot;DOI&quot;:&quot;10.1109/TBME.2018.2814538&quot;,&quot;ISSN&quot;:&quot;15582531&quot;,&quot;PMID&quot;:&quot;29993445&quot;,&quot;issued&quot;:{&quot;date-parts&quot;:[[2018,12,1]]},&quot;page&quot;:&quot;2720-2730&quot;,&quot;abstract&quot;:&quot;Medical imaging plays a critical role in various clinical applications. However, due to multiple considerations such as cost and radiation dose, the acquisition of certain image modalities may be limited. Thus, medical image synthesis can be of great benefit by estimating a desired imaging modality without incurring an actual scan. In this paper, we propose a generative adversarial approach to address this challenging problem. Specifically, we train a fully convolutional network (FCN) to generate a target image given a source image. To better model a nonlinear mapping from source to target and to produce more realistic target images, we propose to use the adversarial learning strategy to better model the FCN. Moreover, the FCN is designed to incorporate an image-gradient-difference-based loss function to avoid generating blurry target images. Long-term residual unit is also explored to help the training of the network. We further apply Auto-Context Model to implement a context-aware deep convolutional adversarial network. Experimental results show that our method is accurate and robust for synthesizing target images from the corresponding source images. In particular, we evaluate our method on three datasets, to address the tasks of generating CT from MRI and generating 7T MRI from 3T MRI images. Our method outperforms the state-of-the-art methods under comparison in all datasets and tasks.&quot;,&quot;publisher&quot;:&quot;IEEE Computer Society&quot;,&quot;issue&quot;:&quot;12&quot;,&quot;volume&quot;:&quot;65&quot;},&quot;isTemporary&quot;:false}]},{&quot;citationID&quot;:&quot;MENDELEY_CITATION_1333973b-6335-4987-bbd0-b2e406567383&quot;,&quot;properties&quot;:{&quot;noteIndex&quot;:0},&quot;isEdited&quot;:false,&quot;manualOverride&quot;:{&quot;isManuallyOverridden&quot;:false,&quot;citeprocText&quot;:&quot;[71]&quot;,&quot;manualOverrideText&quot;:&quot;&quot;},&quot;citationTag&quot;:&quot;MENDELEY_CITATION_v3_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&quot;,&quot;citationItems&quot;:[{&quot;id&quot;:&quot;e3c54dd2-feb3-360f-a20f-f9a4bce9c1e1&quot;,&quot;itemData&quot;:{&quot;type&quot;:&quot;paper-conference&quot;,&quot;id&quot;:&quot;e3c54dd2-feb3-360f-a20f-f9a4bce9c1e1&quot;,&quot;title&quot;:&quot;Unpaired Image-to-Image Translation Using Cycle-Consistent Adversarial Networks&quot;,&quot;author&quot;:[{&quot;family&quot;:&quot;Zhu&quot;,&quot;given&quot;:&quot;Jun Yan&quot;,&quot;parse-names&quot;:false,&quot;dropping-particle&quot;:&quot;&quot;,&quot;non-dropping-particle&quot;:&quot;&quot;},{&quot;family&quot;:&quot;Park&quot;,&quot;given&quot;:&quot;Taesung&quot;,&quot;parse-names&quot;:false,&quot;dropping-particle&quot;:&quot;&quot;,&quot;non-dropping-particle&quot;:&quot;&quot;},{&quot;family&quot;:&quot;Isola&quot;,&quot;given&quot;:&quot;Phillip&quot;,&quot;parse-names&quot;:false,&quot;dropping-particle&quot;:&quot;&quot;,&quot;non-dropping-particle&quot;:&quot;&quot;},{&quot;family&quot;:&quot;Efros&quot;,&quot;given&quot;:&quot;Alexei A.&quot;,&quot;parse-names&quot;:false,&quot;dropping-particle&quot;:&quot;&quot;,&quot;non-dropping-particle&quot;:&quot;&quot;}],&quot;container-title&quot;:&quot;Proceedings of the IEEE International Conference on Computer Vision&quot;,&quot;DOI&quot;:&quot;10.1109/ICCV.2017.244&quot;,&quot;ISBN&quot;:&quot;9781538610329&quot;,&quot;ISSN&quot;:&quot;15505499&quot;,&quot;issued&quot;:{&quot;date-parts&quot;:[[2017,12,22]]},&quot;page&quot;:&quot;2242-2251&quot;,&quot;abstract&quot;:&quot;Image-to-image translation is a class of vision and graphics problems where the goal is to learn the mapping between an input image and an output image using a training set of aligned image pairs. However, for many tasks, paired training data will not be available. We present an approach for learning to translate an image from a source domain X to a target domain Y in the absence of paired examples. Our goal is to learn a mapping G : X → Y such that the distribution of images from G(X) is indistinguishable from the distribution Y using an adversarial loss. Because this mapping is highly under-constrained, we couple it with an inverse mapping F : Y → X and introduce a cycle consistency loss to push F(G(X)) ≈ X (and vice versa). Qualitative results are presented on several tasks where paired training data does not exist, including collection style transfer, object transfiguration, season transfer, photo enhancement, etc. Quantitative comparisons against several prior methods demonstrate the superiority of our approach.&quot;,&quot;publisher&quot;:&quot;Institute of Electrical and Electronics Engineers Inc.&quot;,&quot;volume&quot;:&quot;2017-October&quot;,&quot;container-title-short&quot;:&quot;&quot;},&quot;isTemporary&quot;:false}]},{&quot;citationID&quot;:&quot;MENDELEY_CITATION_0163c16e-30ee-4fc2-92bd-c26c5059636e&quot;,&quot;properties&quot;:{&quot;noteIndex&quot;:0},&quot;isEdited&quot;:false,&quot;manualOverride&quot;:{&quot;isManuallyOverridden&quot;:false,&quot;citeprocText&quot;:&quot;[72]&quot;,&quot;manualOverrideText&quot;:&quot;&quot;},&quot;citationTag&quot;:&quot;MENDELEY_CITATION_v3_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&quot;,&quot;citationItems&quot;:[{&quot;id&quot;:&quot;fbfef3b2-ce97-302a-8de3-66c9cc9212d9&quot;,&quot;itemData&quot;:{&quot;type&quot;:&quot;article-journal&quot;,&quot;id&quot;:&quot;fbfef3b2-ce97-302a-8de3-66c9cc9212d9&quot;,&quot;title&quot;:&quot;CvT: Introducing Convolutions to Vision Transformers&quot;,&quot;author&quot;:[{&quot;family&quot;:&quot;Wu&quot;,&quot;given&quot;:&quot;Haiping&quot;,&quot;parse-names&quot;:false,&quot;dropping-particle&quot;:&quot;&quot;,&quot;non-dropping-particle&quot;:&quot;&quot;},{&quot;family&quot;:&quot;Xiao&quot;,&quot;given&quot;:&quot;Bin&quot;,&quot;parse-names&quot;:false,&quot;dropping-particle&quot;:&quot;&quot;,&quot;non-dropping-particle&quot;:&quot;&quot;},{&quot;family&quot;:&quot;Codella&quot;,&quot;given&quot;:&quot;Noel&quot;,&quot;parse-names&quot;:false,&quot;dropping-particle&quot;:&quot;&quot;,&quot;non-dropping-particle&quot;:&quot;&quot;},{&quot;family&quot;:&quot;Liu&quot;,&quot;given&quot;:&quot;Mengchen&quot;,&quot;parse-names&quot;:false,&quot;dropping-particle&quot;:&quot;&quot;,&quot;non-dropping-particle&quot;:&quot;&quot;},{&quot;family&quot;:&quot;Dai&quot;,&quot;given&quot;:&quot;Xiyang&quot;,&quot;parse-names&quot;:false,&quot;dropping-particle&quot;:&quot;&quot;,&quot;non-dropping-particle&quot;:&quot;&quot;},{&quot;family&quot;:&quot;Yuan&quot;,&quot;given&quot;:&quot;Lu&quot;,&quot;parse-names&quot;:false,&quot;dropping-particle&quot;:&quot;&quot;,&quot;non-dropping-particle&quot;:&quot;&quot;},{&quot;family&quot;:&quot;Zhang&quot;,&quot;given&quot;:&quot;Lei&quot;,&quot;parse-names&quot;:false,&quot;dropping-particle&quot;:&quot;&quot;,&quot;non-dropping-particle&quot;:&quot;&quot;}],&quot;URL&quot;:&quot;http://arxiv.org/abs/2103.15808&quot;,&quot;issued&quot;:{&quot;date-parts&quot;:[[2021,3,29]]},&quot;abstract&quot;:&quot;We present in this paper a new architecture, named Convolutional vision Transformer (CvT), that improves Vision Transformer (ViT) in performance and efficiency by introducing convolutions into ViT to yield the best of both designs. This is accomplished through two primary modifications: a hierarchy of Transformers containing a new convolutional token embedding, and a convolutional Transformer block leveraging a convolutional projection. These changes introduce desirable properties of convolutional neural networks (CNNs) to the ViT architecture (\\ie shift, scale, and distortion invariance) while maintaining the merits of Transformers (\\ie dynamic attention, global context, and better generalization). We validate CvT by conducting extensive experiments, showing that this approach achieves state-of-the-art performance over other Vision Transformers and ResNets on ImageNet-1k, with fewer parameters and lower FLOPs. In addition, performance gains are maintained when pretrained on larger datasets (\\eg ImageNet-22k) and fine-tuned to downstream tasks. Pre-trained on ImageNet-22k, our CvT-W24 obtains a top-1 accuracy of 87.7\\% on the ImageNet-1k val set. Finally, our results show that the positional encoding, a crucial component in existing Vision Transformers, can be safely removed in our model, simplifying the design for higher resolution vision tasks. Code will be released at \\url{https://github.com/leoxiaobin/CvT}.&quot;,&quot;container-title-short&quot;:&quot;&quot;},&quot;isTemporary&quot;:false}]},{&quot;citationID&quot;:&quot;MENDELEY_CITATION_431377c8-4b56-43ab-909f-fc6726a5e460&quot;,&quot;properties&quot;:{&quot;noteIndex&quot;:0},&quot;isEdited&quot;:false,&quot;manualOverride&quot;:{&quot;isManuallyOverridden&quot;:false,&quot;citeprocText&quot;:&quot;[73]&quot;,&quot;manualOverrideText&quot;:&quot;&quot;},&quot;citationTag&quot;:&quot;MENDELEY_CITATION_v3_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&quot;,&quot;citationItems&quot;:[{&quot;id&quot;:&quot;f80674ba-cfe2-3471-8ce7-2a8e28de02c0&quot;,&quot;itemData&quot;:{&quot;type&quot;:&quot;article-journal&quot;,&quot;id&quot;:&quot;f80674ba-cfe2-3471-8ce7-2a8e28de02c0&quot;,&quot;title&quot;:&quot;Unsupervised Cross-Modality Domain Adaptation of ConvNets for Biomedical Image Segmentations with Adversarial Loss&quot;,&quot;author&quot;:[{&quot;family&quot;:&quot;Dou&quot;,&quot;given&quot;:&quot;Qi&quot;,&quot;parse-names&quot;:false,&quot;dropping-particle&quot;:&quot;&quot;,&quot;non-dropping-particle&quot;:&quot;&quot;},{&quot;family&quot;:&quot;Chen&quot;,&quot;given&quot;:&quot;Cheng&quot;,&quot;parse-names&quot;:false,&quot;dropping-particle&quot;:&quot;&quot;,&quot;non-dropping-particle&quot;:&quot;&quot;},{&quot;family&quot;:&quot;Chen&quot;,&quot;given&quot;:&quot;Hao&quot;,&quot;parse-names&quot;:false,&quot;dropping-particle&quot;:&quot;&quot;,&quot;non-dropping-particle&quot;:&quot;&quot;},{&quot;family&quot;:&quot;Kong&quot;,&quot;given&quot;:&quot;Hong&quot;,&quot;parse-names&quot;:false,&quot;dropping-particle&quot;:&quot;&quot;,&quot;non-dropping-particle&quot;:&quot;&quot;},{&quot;family&quot;:&quot;Ouyang&quot;,&quot;given&quot;:&quot;Cheng&quot;,&quot;parse-names&quot;:false,&quot;dropping-particle&quot;:&quot;&quot;,&quot;non-dropping-particle&quot;:&quot;&quot;},{&quot;family&quot;:&quot;Heng&quot;,&quot;given&quot;:&quot;Pheng-Ann&quot;,&quot;parse-names&quot;:false,&quot;dropping-particle&quot;:&quot;&quot;,&quot;non-dropping-particle&quot;:&quot;&quot;}],&quot;DOI&quot;:&quot;10.48550/arXiv.1804.10916&quot;,&quot;URL&quot;:&quot;https://www.researchgate.net/publication/324859880&quot;,&quot;issued&quot;:{&quot;date-parts&quot;:[[2017]]},&quot;abstract&quot;:&quot;Convolutional networks (ConvNets) have achieved great successes in various challenging vision tasks. However, the performance of ConvNets would degrade when encountering the domain shift. The domain adaptation is more significant while challenging in the field of biomedical image analysis, where cross-modality data have largely different distributions. Given that annotating the medical data is especially expensive, the supervised transfer learning approaches are not quite optimal. In this paper, we propose an unsupervised domain adaptation framework with adversarial learning for cross-modality biomedical image segmentations. Specifically, our model is based on a dilated fully convolutional network for pixel-wise prediction. Moreover, we build a plug-and-play domain adaptation module (DAM) to map the target input to features which are aligned with source domain feature space. A domain critic module (DCM) is set up for discriminating the feature space of both domains. We optimize the DAM and DCM via an adversarial loss without using any target domain label. Our proposed method is validated by adapting a ConvNet trained with MRI images to unpaired CT data for cardiac structures seg-mentations, and achieved very promising results.&quot;,&quot;container-title-short&quot;:&quot;&quot;},&quot;isTemporary&quot;:false}]},{&quot;citationID&quot;:&quot;MENDELEY_CITATION_c630cd84-edc9-4e61-b592-8f6aa8ca7401&quot;,&quot;properties&quot;:{&quot;noteIndex&quot;:0},&quot;isEdited&quot;:false,&quot;manualOverride&quot;:{&quot;isManuallyOverridden&quot;:false,&quot;citeprocText&quot;:&quot;[74]&quot;,&quot;manualOverrideText&quot;:&quot;&quot;},&quot;citationTag&quot;:&quot;MENDELEY_CITATION_v3_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&quot;,&quot;citationItems&quot;:[{&quot;id&quot;:&quot;423cc4a3-abc4-3009-9ef6-2ee6cfee1e5a&quot;,&quot;itemData&quot;:{&quot;type&quot;:&quot;article-journal&quot;,&quot;id&quot;:&quot;423cc4a3-abc4-3009-9ef6-2ee6cfee1e5a&quot;,&quot;title&quot;:&quot;ImageNet classification with deep convolutional neural networks&quot;,&quot;author&quot;:[{&quot;family&quot;:&quot;Krizhevsky&quot;,&quot;given&quot;:&quot;Alex&quot;,&quot;parse-names&quot;:false,&quot;dropping-particle&quot;:&quot;&quot;,&quot;non-dropping-particle&quot;:&quot;&quot;},{&quot;family&quot;:&quot;Sutskever&quot;,&quot;given&quot;:&quot;Ilya&quot;,&quot;parse-names&quot;:false,&quot;dropping-particle&quot;:&quot;&quot;,&quot;non-dropping-particle&quot;:&quot;&quot;},{&quot;family&quot;:&quot;Hinton&quot;,&quot;given&quot;:&quot;Geoffrey E.&quot;,&quot;parse-names&quot;:false,&quot;dropping-particle&quot;:&quot;&quot;,&quot;non-dropping-particle&quot;:&quot;&quot;}],&quot;container-title&quot;:&quot;Communications of the ACM&quot;,&quot;container-title-short&quot;:&quot;Commun ACM&quot;,&quot;DOI&quot;:&quot;10.1145/3065386&quot;,&quot;ISSN&quot;:&quot;0001-0782&quot;,&quot;issued&quot;:{&quot;date-parts&quot;:[[2017,5,24]]},&quot;page&quot;:&quot;84-90&quot;,&quot;abstract&quot;:&quot;&lt;p&gt;We trained a large, deep convolutional neural network to classify the 1.2 million high-resolution images in the ImageNet LSVRC-2010 contest into the 1000 different classes. On the test data, we achieved top-1 and top-5 error rates of 37.5% and 17.0%, respectively, which is considerably better than the previous state-of-the-art. The neural network, which has 60 million parameters and 650,000 neurons, consists of five convolutional layers, some of which are followed by max-pooling layers, and three fully connected layers with a final 1000-way softmax. To make training faster, we used non-saturating neurons and a very efficient GPU implementation of the convolution operation. To reduce overfitting in the fully connected layers we employed a recently developed regularization method called \&quot;dropout\&quot; that proved to be very effective. We also entered a variant of this model in the ILSVRC-2012 competition and achieved a winning top-5 test error rate of 15.3%, compared to 26.2% achieved by the second-best entry.&lt;/p&gt;&quot;,&quot;issue&quot;:&quot;6&quot;,&quot;volume&quot;:&quot;60&quot;},&quot;isTemporary&quot;:false}]},{&quot;citationID&quot;:&quot;MENDELEY_CITATION_81e2260f-3f21-4c03-92be-71d76c6f8213&quot;,&quot;properties&quot;:{&quot;noteIndex&quot;:0},&quot;isEdited&quot;:false,&quot;manualOverride&quot;:{&quot;isManuallyOverridden&quot;:false,&quot;citeprocText&quot;:&quot;[75]&quot;,&quot;manualOverrideText&quot;:&quot;&quot;},&quot;citationTag&quot;:&quot;MENDELEY_CITATION_v3_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&quot;,&quot;citationItems&quot;:[{&quot;id&quot;:&quot;698574f0-eac4-3586-83d9-4b679b240b72&quot;,&quot;itemData&quot;:{&quot;type&quot;:&quot;article-journal&quot;,&quot;id&quot;:&quot;698574f0-eac4-3586-83d9-4b679b240b72&quot;,&quot;title&quot;:&quot;Cutting-edge 3D Medical Image Segmentation Methods in 2020: Are Happy Families All Alike?&quot;,&quot;author&quot;:[{&quot;family&quot;:&quot;Ma&quot;,&quot;given&quot;:&quot;Jun&quot;,&quot;parse-names&quot;:false,&quot;dropping-particle&quot;:&quot;&quot;,&quot;non-dropping-particle&quot;:&quot;&quot;}],&quot;URL&quot;:&quot;http://arxiv.org/abs/2101.00232&quot;,&quot;issued&quot;:{&quot;date-parts&quot;:[[2021,1,1]]},&quot;abstract&quot;:&quot;Segmentation is one of the most important and popular tasks in medical image analysis, which plays a critical role in disease diagnosis, surgical planning, and prognosis evaluation. During the past five years, on the one hand, thousands of medical image segmentation methods have been proposed for various organs and lesions in different medical images, which become more and more challenging to fairly compare different methods. On the other hand, international segmentation challenges can provide a transparent platform to fairly evaluate and compare different methods. In this paper, we present a comprehensive review of the top methods in ten 3D medical image segmentation challenges during 2020, covering a variety of tasks and datasets. We also identify the \&quot;happy-families\&quot; practices in the cutting-edge segmentation methods, which are useful for developing powerful segmentation approaches. Finally, we discuss open research problems that should be addressed in the future. We also maintain a list of cutting-edge segmentation methods at \\url{https://github.com/JunMa11/SOTA-MedSeg}.&quot;,&quot;container-title-short&quot;:&quot;&quot;},&quot;isTemporary&quot;:false}]},{&quot;citationID&quot;:&quot;MENDELEY_CITATION_50a165fd-19c8-4f71-8693-4191ff7e28a0&quot;,&quot;properties&quot;:{&quot;noteIndex&quot;:0},&quot;isEdited&quot;:false,&quot;manualOverride&quot;:{&quot;isManuallyOverridden&quot;:false,&quot;citeprocText&quot;:&quot;[76]&quot;,&quot;manualOverrideText&quot;:&quot;&quot;},&quot;citationTag&quot;:&quot;MENDELEY_CITATION_v3_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&quot;,&quot;citationItems&quot;:[{&quot;id&quot;:&quot;4185a69a-4c02-3bb1-aacc-e618b6e41cf7&quot;,&quot;itemData&quot;:{&quot;type&quot;:&quot;article-journal&quot;,&quot;id&quot;:&quot;4185a69a-4c02-3bb1-aacc-e618b6e41cf7&quot;,&quot;title&quot;:&quot;Recurrent residual U-Net for medical image segmentation&quot;,&quot;author&quot;:[{&quot;family&quot;:&quot;Alom&quot;,&quot;given&quot;:&quot;Md Zahangir&quot;,&quot;parse-names&quot;:false,&quot;dropping-particle&quot;:&quot;&quot;,&quot;non-dropping-particle&quot;:&quot;&quot;},{&quot;family&quot;:&quot;Yakopcic&quot;,&quot;given&quot;:&quot;Chris&quot;,&quot;parse-names&quot;:false,&quot;dropping-particle&quot;:&quot;&quot;,&quot;non-dropping-particle&quot;:&quot;&quot;},{&quot;family&quot;:&quot;Hasan&quot;,&quot;given&quot;:&quot;Mahmudul&quot;,&quot;parse-names&quot;:false,&quot;dropping-particle&quot;:&quot;&quot;,&quot;non-dropping-particle&quot;:&quot;&quot;},{&quot;family&quot;:&quot;Taha&quot;,&quot;given&quot;:&quot;Tarek M.&quot;,&quot;parse-names&quot;:false,&quot;dropping-particle&quot;:&quot;&quot;,&quot;non-dropping-particle&quot;:&quot;&quot;},{&quot;family&quot;:&quot;Asari&quot;,&quot;given&quot;:&quot;Vijayan K.&quot;,&quot;parse-names&quot;:false,&quot;dropping-particle&quot;:&quot;&quot;,&quot;non-dropping-particle&quot;:&quot;&quot;}],&quot;container-title&quot;:&quot;Journal of Medical Imaging&quot;,&quot;DOI&quot;:&quot;10.1117/1.JMI.6.1.014006&quot;,&quot;ISSN&quot;:&quot;2329-4302&quot;,&quot;issued&quot;:{&quot;date-parts&quot;:[[2019,3,27]]},&quot;page&quot;:&quot;1&quot;,&quot;issue&quot;:&quot;01&quot;,&quot;volume&quot;:&quot;6&quot;,&quot;container-title-short&quot;:&quot;&quot;},&quot;isTemporary&quot;:false}]},{&quot;citationID&quot;:&quot;MENDELEY_CITATION_d76b633e-53fb-4d7d-b5fa-475237f19239&quot;,&quot;properties&quot;:{&quot;noteIndex&quot;:0},&quot;isEdited&quot;:false,&quot;manualOverride&quot;:{&quot;isManuallyOverridden&quot;:false,&quot;citeprocText&quot;:&quot;[77]&quot;,&quot;manualOverrideText&quot;:&quot;&quot;},&quot;citationTag&quot;:&quot;MENDELEY_CITATION_v3_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&quot;,&quot;citationItems&quot;:[{&quot;id&quot;:&quot;dee17ff7-968a-30c6-af7e-4ae1b5c90b74&quot;,&quot;itemData&quot;:{&quot;type&quot;:&quot;chapter&quot;,&quot;id&quot;:&quot;dee17ff7-968a-30c6-af7e-4ae1b5c90b74&quot;,&quot;title&quot;:&quot;Task Driven Generative Modeling for Unsupervised Domain Adaptation: Application to X-ray Image Segmentation&quot;,&quot;author&quot;:[{&quot;family&quot;:&quot;Zhang&quot;,&quot;given&quot;:&quot;Yue&quot;,&quot;parse-names&quot;:false,&quot;dropping-particle&quot;:&quot;&quot;,&quot;non-dropping-particle&quot;:&quot;&quot;},{&quot;family&quot;:&quot;Miao&quot;,&quot;given&quot;:&quot;Shun&quot;,&quot;parse-names&quot;:false,&quot;dropping-particle&quot;:&quot;&quot;,&quot;non-dropping-particle&quot;:&quot;&quot;},{&quot;family&quot;:&quot;Mansi&quot;,&quot;given&quot;:&quot;Tommaso&quot;,&quot;parse-names&quot;:false,&quot;dropping-particle&quot;:&quot;&quot;,&quot;non-dropping-particle&quot;:&quot;&quot;},{&quot;family&quot;:&quot;Liao&quot;,&quot;given&quot;:&quot;Rui&quot;,&quot;parse-names&quot;:false,&quot;dropping-particle&quot;:&quot;&quot;,&quot;non-dropping-particle&quot;:&quot;&quot;}],&quot;DOI&quot;:&quot;10.1007/978-3-030-00934-2_67&quot;,&quot;issued&quot;:{&quot;date-parts&quot;:[[2018]]},&quot;page&quot;:&quot;599-607&quot;,&quot;container-title-short&quot;:&quot;&quot;},&quot;isTemporary&quot;:false}]},{&quot;citationID&quot;:&quot;MENDELEY_CITATION_fefc4926-558e-466c-a0c8-f97b89d7ef3b&quot;,&quot;properties&quot;:{&quot;noteIndex&quot;:0},&quot;isEdited&quot;:false,&quot;manualOverride&quot;:{&quot;isManuallyOverridden&quot;:false,&quot;citeprocText&quot;:&quot;[78]&quot;,&quot;manualOverrideText&quot;:&quot;&quot;},&quot;citationTag&quot;:&quot;MENDELEY_CITATION_v3_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&quot;,&quot;citationItems&quot;:[{&quot;id&quot;:&quot;da8f31a9-a46d-33ed-bd13-3b7700f0a634&quot;,&quot;itemData&quot;:{&quot;type&quot;:&quot;article-journal&quot;,&quot;id&quot;:&quot;da8f31a9-a46d-33ed-bd13-3b7700f0a634&quot;,&quot;title&quot;:&quot;DiNTS: Differentiable Neural Network Topology Search for 3D Medical Image Segmentation&quot;,&quot;author&quot;:[{&quot;family&quot;:&quot;He&quot;,&quot;given&quot;:&quot;Yufan&quot;,&quot;parse-names&quot;:false,&quot;dropping-particle&quot;:&quot;&quot;,&quot;non-dropping-particle&quot;:&quot;&quot;},{&quot;family&quot;:&quot;Yang&quot;,&quot;given&quot;:&quot;Dong&quot;,&quot;parse-names&quot;:false,&quot;dropping-particle&quot;:&quot;&quot;,&quot;non-dropping-particle&quot;:&quot;&quot;},{&quot;family&quot;:&quot;Roth&quot;,&quot;given&quot;:&quot;Holger&quot;,&quot;parse-names&quot;:false,&quot;dropping-particle&quot;:&quot;&quot;,&quot;non-dropping-particle&quot;:&quot;&quot;},{&quot;family&quot;:&quot;Zhao&quot;,&quot;given&quot;:&quot;Can&quot;,&quot;parse-names&quot;:false,&quot;dropping-particle&quot;:&quot;&quot;,&quot;non-dropping-particle&quot;:&quot;&quot;},{&quot;family&quot;:&quot;Xu&quot;,&quot;given&quot;:&quot;Daguang&quot;,&quot;parse-names&quot;:false,&quot;dropping-particle&quot;:&quot;&quot;,&quot;non-dropping-particle&quot;:&quot;&quot;}],&quot;DOI&quot;:&quot;10.48550/arXiv.2103.15954&quot;,&quot;URL&quot;:&quot;https://www.researchgate.net/publication/350512751&quot;,&quot;abstract&quot;:&quot;Recently, neural architecture search (NAS) has been applied to automatically search high-performance networks for medical image segmentation. The NAS search space usually contains a network topology level (controlling connections among cells with different spatial scales) and a cell level (operations within each cell). Existing methods either require long searching time for large-scale 3D image datasets, or are limited to pre-defined topologies (such as U-shaped or single-path). In this work, we focus on three important aspects of NAS in 3D medical image segmentation: flexible multi-path network topology, high search efficiency, and budgeted GPU memory usage. A novel differentiable search framework is proposed to support fast gradient-based search within a highly flexible network topology search space. The discretization of the searched optimal continuous model in differentiable scheme may produce a sub-optimal final discrete model (discretiza-tion gap). Therefore, we propose a topology loss to alleviate this problem. In addition, the GPU memory usage for the searched 3D model is limited with budget constraints during search. Our Differentiable Network Topology Search scheme (DiNTS) is evaluated on the Medical Segmentation Decathlon (MSD) challenge, which contains ten challenging segmentation tasks. Our method achieves the state-of-the-art performance and the top ranking on the MSD challenge leaderboard.&quot;,&quot;container-title-short&quot;:&quot;&quot;},&quot;isTemporary&quot;:false}]},{&quot;citationID&quot;:&quot;MENDELEY_CITATION_cfa8f7fb-2578-4c2b-be94-143d05ccac81&quot;,&quot;properties&quot;:{&quot;noteIndex&quot;:0},&quot;isEdited&quot;:false,&quot;manualOverride&quot;:{&quot;isManuallyOverridden&quot;:false,&quot;citeprocText&quot;:&quot;[79]&quot;,&quot;manualOverrideText&quot;:&quot;&quot;},&quot;citationTag&quot;:&quot;MENDELEY_CITATION_v3_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&quot;,&quot;citationItems&quot;:[{&quot;id&quot;:&quot;ec213236-acdb-3761-8acb-e2bc27ac8e1b&quot;,&quot;itemData&quot;:{&quot;type&quot;:&quot;article-journal&quot;,&quot;id&quot;:&quot;ec213236-acdb-3761-8acb-e2bc27ac8e1b&quot;,&quot;title&quot;:&quot;Modality specific U-Net variants for biomedical image segmentation: a survey&quot;,&quot;author&quot;:[{&quot;family&quot;:&quot;Punn&quot;,&quot;given&quot;:&quot;Narinder Singh&quot;,&quot;parse-names&quot;:false,&quot;dropping-particle&quot;:&quot;&quot;,&quot;non-dropping-particle&quot;:&quot;&quot;},{&quot;family&quot;:&quot;Agarwal&quot;,&quot;given&quot;:&quot;Sonali&quot;,&quot;parse-names&quot;:false,&quot;dropping-particle&quot;:&quot;&quot;,&quot;non-dropping-particle&quot;:&quot;&quot;}],&quot;container-title&quot;:&quot;Artificial Intelligence Review&quot;,&quot;container-title-short&quot;:&quot;Artif Intell Rev&quot;,&quot;DOI&quot;:&quot;10.1007/s10462-022-10152-1&quot;,&quot;ISSN&quot;:&quot;0269-2821&quot;,&quot;issued&quot;:{&quot;date-parts&quot;:[[2022,10,1]]},&quot;page&quot;:&quot;5845-5889&quot;,&quot;issue&quot;:&quot;7&quot;,&quot;volume&quot;:&quot;55&quot;},&quot;isTemporary&quot;:false}]},{&quot;citationID&quot;:&quot;MENDELEY_CITATION_5b07f94f-62ef-4558-9c3c-9bcd61a11138&quot;,&quot;properties&quot;:{&quot;noteIndex&quot;:0},&quot;isEdited&quot;:false,&quot;manualOverride&quot;:{&quot;isManuallyOverridden&quot;:false,&quot;citeprocText&quot;:&quot;[80]&quot;,&quot;manualOverrideText&quot;:&quot;&quot;},&quot;citationTag&quot;:&quot;MENDELEY_CITATION_v3_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&quot;,&quot;citationItems&quot;:[{&quot;id&quot;:&quot;c8e1d28d-0a9b-36fa-a8ab-549c22331dc9&quot;,&quot;itemData&quot;:{&quot;type&quot;:&quot;article-journal&quot;,&quot;id&quot;:&quot;c8e1d28d-0a9b-36fa-a8ab-549c22331dc9&quot;,&quot;title&quot;:&quot;Ore image segmentation method using U-Net and Res_Unet convolutional networks&quot;,&quot;author&quot;:[{&quot;family&quot;:&quot;Liu&quot;,&quot;given&quot;:&quot;Xiaobo&quot;,&quot;parse-names&quot;:false,&quot;dropping-particle&quot;:&quot;&quot;,&quot;non-dropping-particle&quot;:&quot;&quot;},{&quot;family&quot;:&quot;Zhang&quot;,&quot;given&quot;:&quot;Yuwei&quot;,&quot;parse-names&quot;:false,&quot;dropping-particle&quot;:&quot;&quot;,&quot;non-dropping-particle&quot;:&quot;&quot;},{&quot;family&quot;:&quot;Jing&quot;,&quot;given&quot;:&quot;Hongdi&quot;,&quot;parse-names&quot;:false,&quot;dropping-particle&quot;:&quot;&quot;,&quot;non-dropping-particle&quot;:&quot;&quot;},{&quot;family&quot;:&quot;Wang&quot;,&quot;given&quot;:&quot;Liancheng&quot;,&quot;parse-names&quot;:false,&quot;dropping-particle&quot;:&quot;&quot;,&quot;non-dropping-particle&quot;:&quot;&quot;},{&quot;family&quot;:&quot;Zhao&quot;,&quot;given&quot;:&quot;Sheng&quot;,&quot;parse-names&quot;:false,&quot;dropping-particle&quot;:&quot;&quot;,&quot;non-dropping-particle&quot;:&quot;&quot;}],&quot;container-title&quot;:&quot;RSC Advances&quot;,&quot;container-title-short&quot;:&quot;RSC Adv&quot;,&quot;DOI&quot;:&quot;10.1039/c9ra05877j&quot;,&quot;ISSN&quot;:&quot;20462069&quot;,&quot;issued&quot;:{&quot;date-parts&quot;:[[2020,3,4]]},&quot;page&quot;:&quot;9396-9406&quot;,&quot;abstract&quot;:&quot;Image segmentation has been increasingly used to identify the particle size distribution of crushed ore; however, the adhesion of ore particles and dark areas in the images of blast heaps and conveyor belts usually results in lower segmentation accuracy. To overcome this issue, an image segmentation method UR based on deep learning U-Net and Res_Unet networks is proposed in this study. Gray-scale, median filter and adaptive histogram equalization techniques are used to preprocess the original ore images captured from an open pit mine to reduce noise and extract the target region. U-Net and Res_Unet are utilized to generate ore contour detection and optimization models, and the ore image segmentation result is illustrated by OpenCV. The efficiency and accuracy of the newly proposed UR method is demonstrated and validated by comparing with the existing image segmentation methods.&quot;,&quot;publisher&quot;:&quot;Royal Society of Chemistry&quot;,&quot;issue&quot;:&quot;16&quot;,&quot;volume&quot;:&quot;10&quot;},&quot;isTemporary&quot;:false}]},{&quot;citationID&quot;:&quot;MENDELEY_CITATION_61bf3c78-2a2f-4a7b-a6d8-62fb54a75134&quot;,&quot;properties&quot;:{&quot;noteIndex&quot;:0},&quot;isEdited&quot;:false,&quot;manualOverride&quot;:{&quot;isManuallyOverridden&quot;:false,&quot;citeprocText&quot;:&quot;[81]&quot;,&quot;manualOverrideText&quot;:&quot;&quot;},&quot;citationTag&quot;:&quot;MENDELEY_CITATION_v3_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&quot;,&quot;citationItems&quot;:[{&quot;id&quot;:&quot;a1e78c81-57bd-389f-9496-136ed9651dab&quot;,&quot;itemData&quot;:{&quot;type&quot;:&quot;article-journal&quot;,&quot;id&quot;:&quot;a1e78c81-57bd-389f-9496-136ed9651dab&quot;,&quot;title&quot;:&quot;Deep semantic segmentation of natural and medical images: a review&quot;,&quot;author&quot;:[{&quot;family&quot;:&quot;Asgari Taghanaki&quot;,&quot;given&quot;:&quot;Saeid&quot;,&quot;parse-names&quot;:false,&quot;dropping-particle&quot;:&quot;&quot;,&quot;non-dropping-particle&quot;:&quot;&quot;},{&quot;family&quot;:&quot;Abhishek&quot;,&quot;given&quot;:&quot;Kumar&quot;,&quot;parse-names&quot;:false,&quot;dropping-particle&quot;:&quot;&quot;,&quot;non-dropping-particle&quot;:&quot;&quot;},{&quot;family&quot;:&quot;Cohen&quot;,&quot;given&quot;:&quot;Joseph Paul&quot;,&quot;parse-names&quot;:false,&quot;dropping-particle&quot;:&quot;&quot;,&quot;non-dropping-particle&quot;:&quot;&quot;},{&quot;family&quot;:&quot;Cohen-Adad&quot;,&quot;given&quot;:&quot;Julien&quot;,&quot;parse-names&quot;:false,&quot;dropping-particle&quot;:&quot;&quot;,&quot;non-dropping-particle&quot;:&quot;&quot;},{&quot;family&quot;:&quot;Hamarneh&quot;,&quot;given&quot;:&quot;Ghassan&quot;,&quot;parse-names&quot;:false,&quot;dropping-particle&quot;:&quot;&quot;,&quot;non-dropping-particle&quot;:&quot;&quot;}],&quot;container-title&quot;:&quot;Artificial Intelligence Review&quot;,&quot;container-title-short&quot;:&quot;Artif Intell Rev&quot;,&quot;DOI&quot;:&quot;10.1007/s10462-020-09854-1&quot;,&quot;ISSN&quot;:&quot;15737462&quot;,&quot;issued&quot;:{&quot;date-parts&quot;:[[2021,1,1]]},&quot;page&quot;:&quot;137-178&quot;,&quot;abstract&quot;:&quot;The semantic image segmentation task consists of classifying each pixel of an image into an instance, where each instance corresponds to a class. This task is a part of the concept of scene understanding or better explaining the global context of an image. In the medical image analysis domain, image segmentation can be used for image-guided interventions, radiotherapy, or improved radiological diagnostics. In this review, we categorize the leading deep learning-based medical and non-medical image segmentation solutions into six main groups of deep architectural, data synthesis-based, loss function-based, sequenced models, weakly supervised, and multi-task methods and provide a comprehensive review of the contributions in each of these groups. Further, for each group, we analyze each variant of these groups and discuss the limitations of the current approaches and present potential future research directions for semantic image segmentation.&quot;,&quot;publisher&quot;:&quot;Springer Science and Business Media B.V.&quot;,&quot;issue&quot;:&quot;1&quot;,&quot;volume&quot;:&quot;54&quot;},&quot;isTemporary&quot;:false}]},{&quot;citationID&quot;:&quot;MENDELEY_CITATION_606ba247-e71e-4125-a057-d6a67f61c675&quot;,&quot;properties&quot;:{&quot;noteIndex&quot;:0},&quot;isEdited&quot;:false,&quot;manualOverride&quot;:{&quot;isManuallyOverridden&quot;:false,&quot;citeprocText&quot;:&quot;[82]&quot;,&quot;manualOverrideText&quot;:&quot;&quot;},&quot;citationTag&quot;:&quot;MENDELEY_CITATION_v3_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&quot;,&quot;citationItems&quot;:[{&quot;id&quot;:&quot;395b7e9f-bbf8-3124-89d5-7c89468fdb10&quot;,&quot;itemData&quot;:{&quot;type&quot;:&quot;article-journal&quot;,&quot;id&quot;:&quot;395b7e9f-bbf8-3124-89d5-7c89468fdb10&quot;,&quot;title&quot;:&quot;I &lt;math altimg=\&quot;si18.svg\&quot; display=\&quot;inline\&quot; id=\&quot;d1e3125\&quot;&gt; &lt;msup&gt; &lt;mrow/&gt; &lt;mrow&gt; &lt;mn&gt;2&lt;/mn&gt; &lt;/mrow&gt; &lt;/msup&gt; &lt;/math&gt; U-Net: A dual-path U-Net with rich information interaction for medical image segmentation&quot;,&quot;author&quot;:[{&quot;family&quot;:&quot;Dai&quot;,&quot;given&quot;:&quot;Duwei&quot;,&quot;parse-names&quot;:false,&quot;dropping-particle&quot;:&quot;&quot;,&quot;non-dropping-particle&quot;:&quot;&quot;},{&quot;family&quot;:&quot;Dong&quot;,&quot;given&quot;:&quot;Caixia&quot;,&quot;parse-names&quot;:false,&quot;dropping-particle&quot;:&quot;&quot;,&quot;non-dropping-particle&quot;:&quot;&quot;},{&quot;family&quot;:&quot;Yan&quot;,&quot;given&quot;:&quot;Qingsen&quot;,&quot;parse-names&quot;:false,&quot;dropping-particle&quot;:&quot;&quot;,&quot;non-dropping-particle&quot;:&quot;&quot;},{&quot;family&quot;:&quot;Sun&quot;,&quot;given&quot;:&quot;Yongheng&quot;,&quot;parse-names&quot;:false,&quot;dropping-particle&quot;:&quot;&quot;,&quot;non-dropping-particle&quot;:&quot;&quot;},{&quot;family&quot;:&quot;Zhang&quot;,&quot;given&quot;:&quot;Chunyan&quot;,&quot;parse-names&quot;:false,&quot;dropping-particle&quot;:&quot;&quot;,&quot;non-dropping-particle&quot;:&quot;&quot;},{&quot;family&quot;:&quot;Li&quot;,&quot;given&quot;:&quot;Zongfang&quot;,&quot;parse-names&quot;:false,&quot;dropping-particle&quot;:&quot;&quot;,&quot;non-dropping-particle&quot;:&quot;&quot;},{&quot;family&quot;:&quot;Xu&quot;,&quot;given&quot;:&quot;Songhua&quot;,&quot;parse-names&quot;:false,&quot;dropping-particle&quot;:&quot;&quot;,&quot;non-dropping-particle&quot;:&quot;&quot;}],&quot;container-title&quot;:&quot;Medical Image Analysis&quot;,&quot;container-title-short&quot;:&quot;Med Image Anal&quot;,&quot;DOI&quot;:&quot;10.1016/j.media.2024.103241&quot;,&quot;ISSN&quot;:&quot;13618415&quot;,&quot;issued&quot;:{&quot;date-parts&quot;:[[2024,10]]},&quot;page&quot;:&quot;103241&quot;,&quot;volume&quot;:&quot;97&quot;},&quot;isTemporary&quot;:false}]},{&quot;citationID&quot;:&quot;MENDELEY_CITATION_fd24416c-a892-4b54-b806-af33775399cc&quot;,&quot;properties&quot;:{&quot;noteIndex&quot;:0},&quot;isEdited&quot;:false,&quot;manualOverride&quot;:{&quot;isManuallyOverridden&quot;:false,&quot;citeprocText&quot;:&quot;[83]&quot;,&quot;manualOverrideText&quot;:&quot;&quot;},&quot;citationTag&quot;:&quot;MENDELEY_CITATION_v3_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&quot;,&quot;citationItems&quot;:[{&quot;id&quot;:&quot;0d50234a-28b0-3772-a779-b795221a3a43&quot;,&quot;itemData&quot;:{&quot;type&quot;:&quot;chapter&quot;,&quot;id&quot;:&quot;0d50234a-28b0-3772-a779-b795221a3a43&quot;,&quot;title&quot;:&quot;Swin-Unet: Unet-Like Pure Transformer for Medical Image Segmentation&quot;,&quot;author&quot;:[{&quot;family&quot;:&quot;Cao&quot;,&quot;given&quot;:&quot;Hu&quot;,&quot;parse-names&quot;:false,&quot;dropping-particle&quot;:&quot;&quot;,&quot;non-dropping-particle&quot;:&quot;&quot;},{&quot;family&quot;:&quot;Wang&quot;,&quot;given&quot;:&quot;Yueyue&quot;,&quot;parse-names&quot;:false,&quot;dropping-particle&quot;:&quot;&quot;,&quot;non-dropping-particle&quot;:&quot;&quot;},{&quot;family&quot;:&quot;Chen&quot;,&quot;given&quot;:&quot;Joy&quot;,&quot;parse-names&quot;:false,&quot;dropping-particle&quot;:&quot;&quot;,&quot;non-dropping-particle&quot;:&quot;&quot;},{&quot;family&quot;:&quot;Jiang&quot;,&quot;given&quot;:&quot;Dongsheng&quot;,&quot;parse-names&quot;:false,&quot;dropping-particle&quot;:&quot;&quot;,&quot;non-dropping-particle&quot;:&quot;&quot;},{&quot;family&quot;:&quot;Zhang&quot;,&quot;given&quot;:&quot;Xiaopeng&quot;,&quot;parse-names&quot;:false,&quot;dropping-particle&quot;:&quot;&quot;,&quot;non-dropping-particle&quot;:&quot;&quot;},{&quot;family&quot;:&quot;Tian&quot;,&quot;given&quot;:&quot;Qi&quot;,&quot;parse-names&quot;:false,&quot;dropping-particle&quot;:&quot;&quot;,&quot;non-dropping-particle&quot;:&quot;&quot;},{&quot;family&quot;:&quot;Wang&quot;,&quot;given&quot;:&quot;Manning&quot;,&quot;parse-names&quot;:false,&quot;dropping-particle&quot;:&quot;&quot;,&quot;non-dropping-particle&quot;:&quot;&quot;}],&quot;DOI&quot;:&quot;10.1007/978-3-031-25066-8_9&quot;,&quot;issued&quot;:{&quot;date-parts&quot;:[[2023]]},&quot;page&quot;:&quot;205-218&quot;,&quot;container-title-short&quot;:&quot;&quot;},&quot;isTemporary&quot;:false}]},{&quot;citationID&quot;:&quot;MENDELEY_CITATION_1012777a-62e8-4871-820a-da04386d8406&quot;,&quot;properties&quot;:{&quot;noteIndex&quot;:0},&quot;isEdited&quot;:false,&quot;manualOverride&quot;:{&quot;isManuallyOverridden&quot;:false,&quot;citeprocText&quot;:&quot;[84]&quot;,&quot;manualOverrideText&quot;:&quot;&quot;},&quot;citationTag&quot;:&quot;MENDELEY_CITATION_v3_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&quot;,&quot;citationItems&quot;:[{&quot;id&quot;:&quot;cff84ac4-ad22-3616-8677-08ebe7aff4c1&quot;,&quot;itemData&quot;:{&quot;type&quot;:&quot;article-journal&quot;,&quot;id&quot;:&quot;cff84ac4-ad22-3616-8677-08ebe7aff4c1&quot;,&quot;title&quot;:&quot;DenseUNet: densely connected UNet for electron microscopy image segmentation&quot;,&quot;author&quot;:[{&quot;family&quot;:&quot;Cao&quot;,&quot;given&quot;:&quot;Yue&quot;,&quot;parse-names&quot;:false,&quot;dropping-particle&quot;:&quot;&quot;,&quot;non-dropping-particle&quot;:&quot;&quot;},{&quot;family&quot;:&quot;Liu&quot;,&quot;given&quot;:&quot;Shigang&quot;,&quot;parse-names&quot;:false,&quot;dropping-particle&quot;:&quot;&quot;,&quot;non-dropping-particle&quot;:&quot;&quot;},{&quot;family&quot;:&quot;Peng&quot;,&quot;given&quot;:&quot;Yali&quot;,&quot;parse-names&quot;:false,&quot;dropping-particle&quot;:&quot;&quot;,&quot;non-dropping-particle&quot;:&quot;&quot;},{&quot;family&quot;:&quot;Li&quot;,&quot;given&quot;:&quot;Jun&quot;,&quot;parse-names&quot;:false,&quot;dropping-particle&quot;:&quot;&quot;,&quot;non-dropping-particle&quot;:&quot;&quot;}],&quot;container-title&quot;:&quot;IET Image Processing&quot;,&quot;container-title-short&quot;:&quot;IET Image Process&quot;,&quot;DOI&quot;:&quot;10.1049/iet-ipr.2019.1527&quot;,&quot;ISSN&quot;:&quot;1751-9659&quot;,&quot;issued&quot;:{&quot;date-parts&quot;:[[2020,10,3]]},&quot;page&quot;:&quot;2682-2689&quot;,&quot;abstract&quot;:&quot;&lt;p&gt;Electron microscopy (EM) image segmentation plays an important role in computer‐aided diagnosis of specific pathogens or disease. However, EM image segmentation is a laborious task and needs to impose experts knowledge, which can take up valuable time from research. Convolutional neural network (CNN)‐based methods have been proposed for EM image segmentation and achieved considerable progress. Among those CNN‐based methods, UNet is regarded as the state‐of‐the‐art method. However, the UNet usually has millions of parameters to increase training difficulty and is limited by the issue of vanishing gradients. To address those problems, the authors present a novel highly parameter efficient method called DenseUNet, which is inspired by the approach that takes particular advantage of recent advances in both UNet and DenseNet. In addition, they successfully apply the weighted loss, which enables us to boost the performance of segmentation. They conduct several comparative experiments on the ISBI 2012 EM dataset. The experimental results show that their method can achieve state‐of‐the‐art results on EM image segmentation without any further post‐processing module or pre‐training. Moreover, due to smart design of the model, their approach has much less parameters than currently published encoder–decoder architecture variants for this dataset.&lt;/p&gt;&quot;,&quot;issue&quot;:&quot;12&quot;,&quot;volume&quot;:&quot;14&quot;},&quot;isTemporary&quot;:false}]},{&quot;citationID&quot;:&quot;MENDELEY_CITATION_f9b667d6-02e5-4cfb-bbf7-caa31f3db14a&quot;,&quot;properties&quot;:{&quot;noteIndex&quot;:0},&quot;isEdited&quot;:false,&quot;manualOverride&quot;:{&quot;isManuallyOverridden&quot;:false,&quot;citeprocText&quot;:&quot;[85]&quot;,&quot;manualOverrideText&quot;:&quot;&quot;},&quot;citationTag&quot;:&quot;MENDELEY_CITATION_v3_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&quot;,&quot;citationItems&quot;:[{&quot;id&quot;:&quot;d9f4d9c7-69d0-38b5-934d-79552972493d&quot;,&quot;itemData&quot;:{&quot;type&quot;:&quot;chapter&quot;,&quot;id&quot;:&quot;d9f4d9c7-69d0-38b5-934d-79552972493d&quot;,&quot;title&quot;:&quot;Swin-Unet: Unet-Like Pure Transformer for Medical Image Segmentation&quot;,&quot;author&quot;:[{&quot;family&quot;:&quot;Cao&quot;,&quot;given&quot;:&quot;Hu&quot;,&quot;parse-names&quot;:false,&quot;dropping-particle&quot;:&quot;&quot;,&quot;non-dropping-particle&quot;:&quot;&quot;},{&quot;family&quot;:&quot;Wang&quot;,&quot;given&quot;:&quot;Yueyue&quot;,&quot;parse-names&quot;:false,&quot;dropping-particle&quot;:&quot;&quot;,&quot;non-dropping-particle&quot;:&quot;&quot;},{&quot;family&quot;:&quot;Chen&quot;,&quot;given&quot;:&quot;Joy&quot;,&quot;parse-names&quot;:false,&quot;dropping-particle&quot;:&quot;&quot;,&quot;non-dropping-particle&quot;:&quot;&quot;},{&quot;family&quot;:&quot;Jiang&quot;,&quot;given&quot;:&quot;Dongsheng&quot;,&quot;parse-names&quot;:false,&quot;dropping-particle&quot;:&quot;&quot;,&quot;non-dropping-particle&quot;:&quot;&quot;},{&quot;family&quot;:&quot;Zhang&quot;,&quot;given&quot;:&quot;Xiaopeng&quot;,&quot;parse-names&quot;:false,&quot;dropping-particle&quot;:&quot;&quot;,&quot;non-dropping-particle&quot;:&quot;&quot;},{&quot;family&quot;:&quot;Tian&quot;,&quot;given&quot;:&quot;Qi&quot;,&quot;parse-names&quot;:false,&quot;dropping-particle&quot;:&quot;&quot;,&quot;non-dropping-particle&quot;:&quot;&quot;},{&quot;family&quot;:&quot;Wang&quot;,&quot;given&quot;:&quot;Manning&quot;,&quot;parse-names&quot;:false,&quot;dropping-particle&quot;:&quot;&quot;,&quot;non-dropping-particle&quot;:&quot;&quot;}],&quot;DOI&quot;:&quot;10.1007/978-3-031-25066-8_9&quot;,&quot;issued&quot;:{&quot;date-parts&quot;:[[2023]]},&quot;page&quot;:&quot;205-218&quot;,&quot;container-title-short&quot;:&quot;&quot;},&quot;isTemporary&quot;:false}]},{&quot;citationID&quot;:&quot;MENDELEY_CITATION_a024c630-8e71-446b-91d0-a8f0f3c3438e&quot;,&quot;properties&quot;:{&quot;noteIndex&quot;:0},&quot;isEdited&quot;:false,&quot;manualOverride&quot;:{&quot;isManuallyOverridden&quot;:false,&quot;citeprocText&quot;:&quot;[86]&quot;,&quot;manualOverrideText&quot;:&quot;&quot;},&quot;citationTag&quot;:&quot;MENDELEY_CITATION_v3_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&quot;,&quot;citationItems&quot;:[{&quot;id&quot;:&quot;5c931b73-2458-38f0-b56c-f70b4bf4340f&quot;,&quot;itemData&quot;:{&quot;type&quot;:&quot;article-journal&quot;,&quot;id&quot;:&quot;5c931b73-2458-38f0-b56c-f70b4bf4340f&quot;,&quot;title&quot;:&quot;nnFormer: Volumetric Medical Image Segmentation via a 3D Transformer&quot;,&quot;author&quot;:[{&quot;family&quot;:&quot;Zhou&quot;,&quot;given&quot;:&quot;Hong Yu&quot;,&quot;parse-names&quot;:false,&quot;dropping-particle&quot;:&quot;&quot;,&quot;non-dropping-particle&quot;:&quot;&quot;},{&quot;family&quot;:&quot;Guo&quot;,&quot;given&quot;:&quot;Jiansen&quot;,&quot;parse-names&quot;:false,&quot;dropping-particle&quot;:&quot;&quot;,&quot;non-dropping-particle&quot;:&quot;&quot;},{&quot;family&quot;:&quot;Zhang&quot;,&quot;given&quot;:&quot;Yinghao&quot;,&quot;parse-names&quot;:false,&quot;dropping-particle&quot;:&quot;&quot;,&quot;non-dropping-particle&quot;:&quot;&quot;},{&quot;family&quot;:&quot;Han&quot;,&quot;given&quot;:&quot;Xiaoguang&quot;,&quot;parse-names&quot;:false,&quot;dropping-particle&quot;:&quot;&quot;,&quot;non-dropping-particle&quot;:&quot;&quot;},{&quot;family&quot;:&quot;Yu&quot;,&quot;given&quot;:&quot;Lequan&quot;,&quot;parse-names&quot;:false,&quot;dropping-particle&quot;:&quot;&quot;,&quot;non-dropping-particle&quot;:&quot;&quot;},{&quot;family&quot;:&quot;Wang&quot;,&quot;given&quot;:&quot;Liansheng&quot;,&quot;parse-names&quot;:false,&quot;dropping-particle&quot;:&quot;&quot;,&quot;non-dropping-particle&quot;:&quot;&quot;},{&quot;family&quot;:&quot;Yu&quot;,&quot;given&quot;:&quot;Yizhou&quot;,&quot;parse-names&quot;:false,&quot;dropping-particle&quot;:&quot;&quot;,&quot;non-dropping-particle&quot;:&quot;&quot;}],&quot;container-title&quot;:&quot;IEEE Transactions on Image Processing&quot;,&quot;DOI&quot;:&quot;10.1109/TIP.2023.3293771&quot;,&quot;ISSN&quot;:&quot;19410042&quot;,&quot;PMID&quot;:&quot;37440404&quot;,&quot;issued&quot;:{&quot;date-parts&quot;:[[2023]]},&quot;page&quot;:&quot;4036-4045&quot;,&quot;abstract&quot;:&quot;Transformer, the model of choice for natural language processing, has drawn scant attention from the medical imaging community. Given the ability to exploit long-term dependencies, transformers are promising to help atypical convolutional neural networks to learn more contextualized visual representations. However, most of recently proposed transformer-based segmentation approaches simply treated transformers as assisted modules to help encode global context into convolutional representations. To address this issue, we introduce nnFormer (i.e., not-another transFormer), a 3D transformer for volumetric medical image segmentation. nnFormer not only exploits the combination of interleaved convolution and self-attention operations, but also introduces local and global volume-based self-attention mechanism to learn volume representations. Moreover, nnFormer proposes to use skip attention to replace the traditional concatenation/summation operations in skip connections in U-Net like architecture. Experiments show that nnFormer significantly outperforms previous transformer-based counterparts by large margins on three public datasets. Compared to nnUNet, the most widely recognized convnet-based 3D medical segmentation model, nnFormer produces significantly lower HD95 and is much more computationally efficient. Furthermore, we show that nnFormer and nnUNet are highly complementary to each other in model ensembling. Codes and models of nnFormer are available at https://git.io/JSf3i.&quot;,&quot;publisher&quot;:&quot;Institute of Electrical and Electronics Engineers Inc.&quot;,&quot;volume&quot;:&quot;32&quot;,&quot;container-title-short&quot;:&quot;&quot;},&quot;isTemporary&quot;:false}]},{&quot;citationID&quot;:&quot;MENDELEY_CITATION_834ec9cb-8a90-496b-8e53-ab1007f2f5ae&quot;,&quot;properties&quot;:{&quot;noteIndex&quot;:0},&quot;isEdited&quot;:false,&quot;manualOverride&quot;:{&quot;isManuallyOverridden&quot;:false,&quot;citeprocText&quot;:&quot;[87]&quot;,&quot;manualOverrideText&quot;:&quot;&quot;},&quot;citationTag&quot;:&quot;MENDELEY_CITATION_v3_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&quot;,&quot;citationItems&quot;:[{&quot;id&quot;:&quot;6af459e3-bbcf-36d2-87dd-9d7847eb476a&quot;,&quot;itemData&quot;:{&quot;type&quot;:&quot;paper-conference&quot;,&quot;id&quot;:&quot;6af459e3-bbcf-36d2-87dd-9d7847eb476a&quot;,&quot;title&quot;:&quot;Deep Residual Learning for Image Recognition&quot;,&quot;author&quot;:[{&quot;family&quot;:&quot;He&quot;,&quot;given&quot;:&quot;Kaiming&quot;,&quot;parse-names&quot;:false,&quot;dropping-particle&quot;:&quot;&quot;,&quot;non-dropping-particle&quot;:&quot;&quot;},{&quot;family&quot;:&quot;Zhang&quot;,&quot;given&quot;:&quot;Xiangyu&quot;,&quot;parse-names&quot;:false,&quot;dropping-particle&quot;:&quot;&quot;,&quot;non-dropping-particle&quot;:&quot;&quot;},{&quot;family&quot;:&quot;Ren&quot;,&quot;given&quot;:&quot;Shaoqing&quot;,&quot;parse-names&quot;:false,&quot;dropping-particle&quot;:&quot;&quot;,&quot;non-dropping-particle&quot;:&quot;&quot;},{&quot;family&quot;:&quot;Sun&quot;,&quot;given&quot;:&quot;Jian&quot;,&quot;parse-names&quot;:false,&quot;dropping-particle&quot;:&quot;&quot;,&quot;non-dropping-particle&quot;:&quot;&quot;}],&quot;container-title&quot;:&quot;2016 IEEE Conference on Computer Vision and Pattern Recognition (CVPR)&quot;,&quot;DOI&quot;:&quot;10.1109/CVPR.2016.90&quot;,&quot;ISBN&quot;:&quot;978-1-4673-8851-1&quot;,&quot;issued&quot;:{&quot;date-parts&quot;:[[2016,6]]},&quot;page&quot;:&quot;770-778&quot;,&quot;publisher&quot;:&quot;IEEE&quot;,&quot;container-title-short&quot;:&quot;&quot;},&quot;isTemporary&quot;:false}]},{&quot;citationID&quot;:&quot;MENDELEY_CITATION_bcb0e49c-b4d5-456b-a39f-0c02536de151&quot;,&quot;properties&quot;:{&quot;noteIndex&quot;:0},&quot;isEdited&quot;:false,&quot;manualOverride&quot;:{&quot;isManuallyOverridden&quot;:false,&quot;citeprocText&quot;:&quot;[88]&quot;,&quot;manualOverrideText&quot;:&quot;&quot;},&quot;citationTag&quot;:&quot;MENDELEY_CITATION_v3_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&quot;,&quot;citationItems&quot;:[{&quot;id&quot;:&quot;2bcd9a4a-b3eb-3116-9d98-1c47d6414eb6&quot;,&quot;itemData&quot;:{&quot;type&quot;:&quot;article-journal&quot;,&quot;id&quot;:&quot;2bcd9a4a-b3eb-3116-9d98-1c47d6414eb6&quot;,&quot;title&quot;:&quot;Neuroimaging and deep learning for brain stroke detection - A review of recent advancements and future prospects&quot;,&quot;author&quot;:[{&quot;family&quot;:&quot;Karthik&quot;,&quot;given&quot;:&quot;R.&quot;,&quot;parse-names&quot;:false,&quot;dropping-particle&quot;:&quot;&quot;,&quot;non-dropping-particle&quot;:&quot;&quot;},{&quot;family&quot;:&quot;Menaka&quot;,&quot;given&quot;:&quot;R.&quot;,&quot;parse-names&quot;:false,&quot;dropping-particle&quot;:&quot;&quot;,&quot;non-dropping-particle&quot;:&quot;&quot;},{&quot;family&quot;:&quot;Johnson&quot;,&quot;given&quot;:&quot;Annie&quot;,&quot;parse-names&quot;:false,&quot;dropping-particle&quot;:&quot;&quot;,&quot;non-dropping-particle&quot;:&quot;&quot;},{&quot;family&quot;:&quot;Anand&quot;,&quot;given&quot;:&quot;Sundar&quot;,&quot;parse-names&quot;:false,&quot;dropping-particle&quot;:&quot;&quot;,&quot;non-dropping-particle&quot;:&quot;&quot;}],&quot;container-title&quot;:&quot;Computer Methods and Programs in Biomedicine&quot;,&quot;container-title-short&quot;:&quot;Comput Methods Programs Biomed&quot;,&quot;DOI&quot;:&quot;10.1016/j.cmpb.2020.105728&quot;,&quot;ISSN&quot;:&quot;01692607&quot;,&quot;issued&quot;:{&quot;date-parts&quot;:[[2020,12]]},&quot;page&quot;:&quot;105728&quot;,&quot;volume&quot;:&quot;197&quot;},&quot;isTemporary&quot;:false}]},{&quot;citationID&quot;:&quot;MENDELEY_CITATION_5b867746-6dfe-4423-9f5d-314a332db0c1&quot;,&quot;properties&quot;:{&quot;noteIndex&quot;:0},&quot;isEdited&quot;:false,&quot;manualOverride&quot;:{&quot;isManuallyOverridden&quot;:false,&quot;citeprocText&quot;:&quot;[89]&quot;,&quot;manualOverrideText&quot;:&quot;&quot;},&quot;citationTag&quot;:&quot;MENDELEY_CITATION_v3_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&quot;,&quot;citationItems&quot;:[{&quot;id&quot;:&quot;94693588-581e-3319-9c76-edd3074f9a09&quot;,&quot;itemData&quot;:{&quot;type&quot;:&quot;article-journal&quot;,&quot;id&quot;:&quot;94693588-581e-3319-9c76-edd3074f9a09&quot;,&quot;title&quot;:&quot;Transformers in medical image segmentation: A review&quot;,&quot;author&quot;:[{&quot;family&quot;:&quot;Xiao&quot;,&quot;given&quot;:&quot;Hanguang&quot;,&quot;parse-names&quot;:false,&quot;dropping-particle&quot;:&quot;&quot;,&quot;non-dropping-particle&quot;:&quot;&quot;},{&quot;family&quot;:&quot;Li&quot;,&quot;given&quot;:&quot;Li&quot;,&quot;parse-names&quot;:false,&quot;dropping-particle&quot;:&quot;&quot;,&quot;non-dropping-particle&quot;:&quot;&quot;},{&quot;family&quot;:&quot;Liu&quot;,&quot;given&quot;:&quot;Qiyuan&quot;,&quot;parse-names&quot;:false,&quot;dropping-particle&quot;:&quot;&quot;,&quot;non-dropping-particle&quot;:&quot;&quot;},{&quot;family&quot;:&quot;Zhu&quot;,&quot;given&quot;:&quot;Xiuhong&quot;,&quot;parse-names&quot;:false,&quot;dropping-particle&quot;:&quot;&quot;,&quot;non-dropping-particle&quot;:&quot;&quot;},{&quot;family&quot;:&quot;Zhang&quot;,&quot;given&quot;:&quot;Qihang&quot;,&quot;parse-names&quot;:false,&quot;dropping-particle&quot;:&quot;&quot;,&quot;non-dropping-particle&quot;:&quot;&quot;}],&quot;container-title&quot;:&quot;Biomedical Signal Processing and Control&quot;,&quot;container-title-short&quot;:&quot;Biomed Signal Process Control&quot;,&quot;DOI&quot;:&quot;10.1016/j.bspc.2023.104791&quot;,&quot;ISSN&quot;:&quot;17468094&quot;,&quot;issued&quot;:{&quot;date-parts&quot;:[[2023,7]]},&quot;page&quot;:&quot;104791&quot;,&quot;volume&quot;:&quot;84&quot;},&quot;isTemporary&quot;:false}]},{&quot;citationID&quot;:&quot;MENDELEY_CITATION_b29c6b0b-f175-486b-bc9b-32b1f6f83445&quot;,&quot;properties&quot;:{&quot;noteIndex&quot;:0},&quot;isEdited&quot;:false,&quot;manualOverride&quot;:{&quot;isManuallyOverridden&quot;:false,&quot;citeprocText&quot;:&quot;[90]&quot;,&quot;manualOverrideText&quot;:&quot;&quot;},&quot;citationTag&quot;:&quot;MENDELEY_CITATION_v3_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&quot;,&quot;citationItems&quot;:[{&quot;id&quot;:&quot;492539d5-6fee-3f1e-b52c-537bd1d08988&quot;,&quot;itemData&quot;:{&quot;type&quot;:&quot;article-journal&quot;,&quot;id&quot;:&quot;492539d5-6fee-3f1e-b52c-537bd1d08988&quot;,&quot;title&quot;:&quot;Deep learning of the sectional appearances of 3D &lt;scp&gt;CT&lt;/scp&gt; images for anatomical structure segmentation based on an &lt;scp&gt;FCN&lt;/scp&gt; voting method&quot;,&quot;author&quot;:[{&quot;family&quot;:&quot;Zhou&quot;,&quot;given&quot;:&quot;Xiangrong&quot;,&quot;parse-names&quot;:false,&quot;dropping-particle&quot;:&quot;&quot;,&quot;non-dropping-particle&quot;:&quot;&quot;},{&quot;family&quot;:&quot;Takayama&quot;,&quot;given&quot;:&quot;Ryosuke&quot;,&quot;parse-names&quot;:false,&quot;dropping-particle&quot;:&quot;&quot;,&quot;non-dropping-particle&quot;:&quot;&quot;},{&quot;family&quot;:&quot;Wang&quot;,&quot;given&quot;:&quot;Song&quot;,&quot;parse-names&quot;:false,&quot;dropping-particle&quot;:&quot;&quot;,&quot;non-dropping-particle&quot;:&quot;&quot;},{&quot;family&quot;:&quot;Hara&quot;,&quot;given&quot;:&quot;Takeshi&quot;,&quot;parse-names&quot;:false,&quot;dropping-particle&quot;:&quot;&quot;,&quot;non-dropping-particle&quot;:&quot;&quot;},{&quot;family&quot;:&quot;Fujita&quot;,&quot;given&quot;:&quot;Hiroshi&quot;,&quot;parse-names&quot;:false,&quot;dropping-particle&quot;:&quot;&quot;,&quot;non-dropping-particle&quot;:&quot;&quot;}],&quot;container-title&quot;:&quot;Medical Physics&quot;,&quot;container-title-short&quot;:&quot;Med Phys&quot;,&quot;DOI&quot;:&quot;10.1002/mp.12480&quot;,&quot;ISSN&quot;:&quot;0094-2405&quot;,&quot;issued&quot;:{&quot;date-parts&quot;:[[2017,10,31]]},&quot;page&quot;:&quot;5221-5233&quot;,&quot;issue&quot;:&quot;10&quot;,&quot;volume&quot;:&quot;44&quot;},&quot;isTemporary&quot;:false}]},{&quot;citationID&quot;:&quot;MENDELEY_CITATION_fef0790c-e239-4a11-ace0-d531e76e419f&quot;,&quot;properties&quot;:{&quot;noteIndex&quot;:0},&quot;isEdited&quot;:false,&quot;manualOverride&quot;:{&quot;isManuallyOverridden&quot;:false,&quot;citeprocText&quot;:&quot;[91]&quot;,&quot;manualOverrideText&quot;:&quot;&quot;},&quot;citationTag&quot;:&quot;MENDELEY_CITATION_v3_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&quot;,&quot;citationItems&quot;:[{&quot;id&quot;:&quot;ec2e3543-5689-3e7f-a9b0-ca8531411806&quot;,&quot;itemData&quot;:{&quot;type&quot;:&quot;article-journal&quot;,&quot;id&quot;:&quot;ec2e3543-5689-3e7f-a9b0-ca8531411806&quot;,&quot;title&quot;:&quot;Domain-Adversarial Training of Neural Networks&quot;,&quot;author&quot;:[{&quot;family&quot;:&quot;Ganin&quot;,&quot;given&quot;:&quot;Yaroslav&quot;,&quot;parse-names&quot;:false,&quot;dropping-particle&quot;:&quot;&quot;,&quot;non-dropping-particle&quot;:&quot;&quot;},{&quot;family&quot;:&quot;Ustinova&quot;,&quot;given&quot;:&quot;Evgeniya&quot;,&quot;parse-names&quot;:false,&quot;dropping-particle&quot;:&quot;&quot;,&quot;non-dropping-particle&quot;:&quot;&quot;},{&quot;family&quot;:&quot;Ajakan&quot;,&quot;given&quot;:&quot;Hana&quot;,&quot;parse-names&quot;:false,&quot;dropping-particle&quot;:&quot;&quot;,&quot;non-dropping-particle&quot;:&quot;&quot;},{&quot;family&quot;:&quot;Germain&quot;,&quot;given&quot;:&quot;Pascal&quot;,&quot;parse-names&quot;:false,&quot;dropping-particle&quot;:&quot;&quot;,&quot;non-dropping-particle&quot;:&quot;&quot;},{&quot;family&quot;:&quot;Larochelle&quot;,&quot;given&quot;:&quot;Hugo&quot;,&quot;parse-names&quot;:false,&quot;dropping-particle&quot;:&quot;&quot;,&quot;non-dropping-particle&quot;:&quot;&quot;},{&quot;family&quot;:&quot;Laviolette&quot;,&quot;given&quot;:&quot;François&quot;,&quot;parse-names&quot;:false,&quot;dropping-particle&quot;:&quot;&quot;,&quot;non-dropping-particle&quot;:&quot;&quot;},{&quot;family&quot;:&quot;Marchand&quot;,&quot;given&quot;:&quot;Mario&quot;,&quot;parse-names&quot;:false,&quot;dropping-particle&quot;:&quot;&quot;,&quot;non-dropping-particle&quot;:&quot;&quot;},{&quot;family&quot;:&quot;Lempitsky&quot;,&quot;given&quot;:&quot;Victor&quot;,&quot;parse-names&quot;:false,&quot;dropping-particle&quot;:&quot;&quot;,&quot;non-dropping-particle&quot;:&quot;&quot;}],&quot;URL&quot;:&quot;http://arxiv.org/abs/1505.07818&quot;,&quot;issued&quot;:{&quot;date-parts&quot;:[[2016,5,26]]},&quot;abstract&quot;:&quot;We introduce a new representation learning approach for domain adaptation, in which data at training and test time come from similar but different distributions. Our approach is directly inspired by the theory on domain adaptation suggesting that, for effective domain transfer to be achieved, predictions must be made based on features that cannot discriminate between the training (source) and test (target) domains. The approach implements this idea in the context of neural network architectures that are trained on labeled data from the source domain and unlabeled data from the target domain (no labeled target-domain data is necessary). As the training progresses, the approach promotes the emergence of features that are (i) discriminative for the main learning task on the source domain and (ii) indiscriminate with respect to the shift between the domains. We show that this adaptation behaviour can be achieved in almost any feed-forward model by augmenting it with few standard layers and a new gradient reversal layer. The resulting augmented architecture can be trained using standard backpropagation and stochastic gradient descent, and can thus be implemented with little effort using any of the deep learning packages. We demonstrate the success of our approach for two distinct classification problems (document sentiment analysis and image classification), where state-of-the-art domain adaptation performance on standard benchmarks is achieved. We also validate the approach for descriptor learning task in the context of person re-identification application.&quot;,&quot;container-title-short&quot;:&quot;&quot;},&quot;isTemporary&quot;:false}]},{&quot;citationID&quot;:&quot;MENDELEY_CITATION_67a9ca94-fe2c-4295-9f03-7c8b9966c78d&quot;,&quot;properties&quot;:{&quot;noteIndex&quot;:0},&quot;isEdited&quot;:false,&quot;manualOverride&quot;:{&quot;isManuallyOverridden&quot;:false,&quot;citeprocText&quot;:&quot;[92]&quot;,&quot;manualOverrideText&quot;:&quot;&quot;},&quot;citationTag&quot;:&quot;MENDELEY_CITATION_v3_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&quot;,&quot;citationItems&quot;:[{&quot;id&quot;:&quot;89ab1d0d-16f4-3fe8-a65b-83f46768c727&quot;,&quot;itemData&quot;:{&quot;type&quot;:&quot;chapter&quot;,&quot;id&quot;:&quot;89ab1d0d-16f4-3fe8-a65b-83f46768c727&quot;,&quot;title&quot;:&quot;Inter-site Variability in Prostate Segmentation Accuracy Using Deep Learning&quot;,&quot;author&quot;:[{&quot;family&quot;:&quot;Gibson&quot;,&quot;given&quot;:&quot;Eli&quot;,&quot;parse-names&quot;:false,&quot;dropping-particle&quot;:&quot;&quot;,&quot;non-dropping-particle&quot;:&quot;&quot;},{&quot;family&quot;:&quot;Hu&quot;,&quot;given&quot;:&quot;Yipeng&quot;,&quot;parse-names&quot;:false,&quot;dropping-particle&quot;:&quot;&quot;,&quot;non-dropping-particle&quot;:&quot;&quot;},{&quot;family&quot;:&quot;Ghavami&quot;,&quot;given&quot;:&quot;Nooshin&quot;,&quot;parse-names&quot;:false,&quot;dropping-particle&quot;:&quot;&quot;,&quot;non-dropping-particle&quot;:&quot;&quot;},{&quot;family&quot;:&quot;Ahmed&quot;,&quot;given&quot;:&quot;Hashim U.&quot;,&quot;parse-names&quot;:false,&quot;dropping-particle&quot;:&quot;&quot;,&quot;non-dropping-particle&quot;:&quot;&quot;},{&quot;family&quot;:&quot;Moore&quot;,&quot;given&quot;:&quot;Caroline&quot;,&quot;parse-names&quot;:false,&quot;dropping-particle&quot;:&quot;&quot;,&quot;non-dropping-particle&quot;:&quot;&quot;},{&quot;family&quot;:&quot;Emberton&quot;,&quot;given&quot;:&quot;Mark&quot;,&quot;parse-names&quot;:false,&quot;dropping-particle&quot;:&quot;&quot;,&quot;non-dropping-particle&quot;:&quot;&quot;},{&quot;family&quot;:&quot;Huisman&quot;,&quot;given&quot;:&quot;Henkjan J.&quot;,&quot;parse-names&quot;:false,&quot;dropping-particle&quot;:&quot;&quot;,&quot;non-dropping-particle&quot;:&quot;&quot;},{&quot;family&quot;:&quot;Barratt&quot;,&quot;given&quot;:&quot;Dean C.&quot;,&quot;parse-names&quot;:false,&quot;dropping-particle&quot;:&quot;&quot;,&quot;non-dropping-particle&quot;:&quot;&quot;}],&quot;DOI&quot;:&quot;10.1007/978-3-030-00937-3_58&quot;,&quot;issued&quot;:{&quot;date-parts&quot;:[[2018]]},&quot;page&quot;:&quot;506-514&quot;,&quot;container-title-short&quot;:&quot;&quot;},&quot;isTemporary&quot;:false}]},{&quot;citationID&quot;:&quot;MENDELEY_CITATION_8079aac6-a8a3-44e4-b170-acc674626f00&quot;,&quot;properties&quot;:{&quot;noteIndex&quot;:0},&quot;isEdited&quot;:false,&quot;manualOverride&quot;:{&quot;isManuallyOverridden&quot;:false,&quot;citeprocText&quot;:&quot;[93]&quot;,&quot;manualOverrideText&quot;:&quot;&quot;},&quot;citationTag&quot;:&quot;MENDELEY_CITATION_v3_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&quot;,&quot;citationItems&quot;:[{&quot;id&quot;:&quot;24d1496b-9373-3110-a65c-7457cd5c7066&quot;,&quot;itemData&quot;:{&quot;type&quot;:&quot;article-journal&quot;,&quot;id&quot;:&quot;24d1496b-9373-3110-a65c-7457cd5c7066&quot;,&quot;title&quot;:&quot;Clinically Applicable Segmentation of Head and Neck Anatomy for Radiotherapy: Deep Learning Algorithm Development and Validation Study&quot;,&quot;author&quot;:[{&quot;family&quot;:&quot;Nikolov&quot;,&quot;given&quot;:&quot;Stanislav&quot;,&quot;parse-names&quot;:false,&quot;dropping-particle&quot;:&quot;&quot;,&quot;non-dropping-particle&quot;:&quot;&quot;},{&quot;family&quot;:&quot;Blackwell&quot;,&quot;given&quot;:&quot;Sam&quot;,&quot;parse-names&quot;:false,&quot;dropping-particle&quot;:&quot;&quot;,&quot;non-dropping-particle&quot;:&quot;&quot;},{&quot;family&quot;:&quot;Zverovitch&quot;,&quot;given&quot;:&quot;Alexei&quot;,&quot;parse-names&quot;:false,&quot;dropping-particle&quot;:&quot;&quot;,&quot;non-dropping-particle&quot;:&quot;&quot;},{&quot;family&quot;:&quot;Mendes&quot;,&quot;given&quot;:&quot;Ruheena&quot;,&quot;parse-names&quot;:false,&quot;dropping-particle&quot;:&quot;&quot;,&quot;non-dropping-particle&quot;:&quot;&quot;},{&quot;family&quot;:&quot;Livne&quot;,&quot;given&quot;:&quot;Michelle&quot;,&quot;parse-names&quot;:false,&quot;dropping-particle&quot;:&quot;&quot;,&quot;non-dropping-particle&quot;:&quot;&quot;},{&quot;family&quot;:&quot;Fauw&quot;,&quot;given&quot;:&quot;Jeffrey&quot;,&quot;parse-names&quot;:false,&quot;dropping-particle&quot;:&quot;&quot;,&quot;non-dropping-particle&quot;:&quot;De&quot;},{&quot;family&quot;:&quot;Patel&quot;,&quot;given&quot;:&quot;Yojan&quot;,&quot;parse-names&quot;:false,&quot;dropping-particle&quot;:&quot;&quot;,&quot;non-dropping-particle&quot;:&quot;&quot;},{&quot;family&quot;:&quot;Meyer&quot;,&quot;given&quot;:&quot;Clemens&quot;,&quot;parse-names&quot;:false,&quot;dropping-particle&quot;:&quot;&quot;,&quot;non-dropping-particle&quot;:&quot;&quot;},{&quot;family&quot;:&quot;Askham&quot;,&quot;given&quot;:&quot;Harry&quot;,&quot;parse-names&quot;:false,&quot;dropping-particle&quot;:&quot;&quot;,&quot;non-dropping-particle&quot;:&quot;&quot;},{&quot;family&quot;:&quot;Romera-Paredes&quot;,&quot;given&quot;:&quot;Bernadino&quot;,&quot;parse-names&quot;:false,&quot;dropping-particle&quot;:&quot;&quot;,&quot;non-dropping-particle&quot;:&quot;&quot;},{&quot;family&quot;:&quot;Kelly&quot;,&quot;given&quot;:&quot;Christopher&quot;,&quot;parse-names&quot;:false,&quot;dropping-particle&quot;:&quot;&quot;,&quot;non-dropping-particle&quot;:&quot;&quot;},{&quot;family&quot;:&quot;Karthikesalingam&quot;,&quot;given&quot;:&quot;Alan&quot;,&quot;parse-names&quot;:false,&quot;dropping-particle&quot;:&quot;&quot;,&quot;non-dropping-particle&quot;:&quot;&quot;},{&quot;family&quot;:&quot;Chu&quot;,&quot;given&quot;:&quot;Carlton&quot;,&quot;parse-names&quot;:false,&quot;dropping-particle&quot;:&quot;&quot;,&quot;non-dropping-particle&quot;:&quot;&quot;},{&quot;family&quot;:&quot;Carnell&quot;,&quot;given&quot;:&quot;Dawn&quot;,&quot;parse-names&quot;:false,&quot;dropping-particle&quot;:&quot;&quot;,&quot;non-dropping-particle&quot;:&quot;&quot;},{&quot;family&quot;:&quot;Boon&quot;,&quot;given&quot;:&quot;Cheng&quot;,&quot;parse-names&quot;:false,&quot;dropping-particle&quot;:&quot;&quot;,&quot;non-dropping-particle&quot;:&quot;&quot;},{&quot;family&quot;:&quot;D'Souza&quot;,&quot;given&quot;:&quot;Derek&quot;,&quot;parse-names&quot;:false,&quot;dropping-particle&quot;:&quot;&quot;,&quot;non-dropping-particle&quot;:&quot;&quot;},{&quot;family&quot;:&quot;Moinuddin&quot;,&quot;given&quot;:&quot;Syed Ali&quot;,&quot;parse-names&quot;:false,&quot;dropping-particle&quot;:&quot;&quot;,&quot;non-dropping-particle&quot;:&quot;&quot;},{&quot;family&quot;:&quot;Garie&quot;,&quot;given&quot;:&quot;Bethany&quot;,&quot;parse-names&quot;:false,&quot;dropping-particle&quot;:&quot;&quot;,&quot;non-dropping-particle&quot;:&quot;&quot;},{&quot;family&quot;:&quot;McQuinlan&quot;,&quot;given&quot;:&quot;Yasmin&quot;,&quot;parse-names&quot;:false,&quot;dropping-particle&quot;:&quot;&quot;,&quot;non-dropping-particle&quot;:&quot;&quot;},{&quot;family&quot;:&quot;Ireland&quot;,&quot;given&quot;:&quot;Sarah&quot;,&quot;parse-names&quot;:false,&quot;dropping-particle&quot;:&quot;&quot;,&quot;non-dropping-particle&quot;:&quot;&quot;},{&quot;family&quot;:&quot;Hampton&quot;,&quot;given&quot;:&quot;Kiarna&quot;,&quot;parse-names&quot;:false,&quot;dropping-particle&quot;:&quot;&quot;,&quot;non-dropping-particle&quot;:&quot;&quot;},{&quot;family&quot;:&quot;Fuller&quot;,&quot;given&quot;:&quot;Krystle&quot;,&quot;parse-names&quot;:false,&quot;dropping-particle&quot;:&quot;&quot;,&quot;non-dropping-particle&quot;:&quot;&quot;},{&quot;family&quot;:&quot;Montgomery&quot;,&quot;given&quot;:&quot;Hugh&quot;,&quot;parse-names&quot;:false,&quot;dropping-particle&quot;:&quot;&quot;,&quot;non-dropping-particle&quot;:&quot;&quot;},{&quot;family&quot;:&quot;Rees&quot;,&quot;given&quot;:&quot;Geraint&quot;,&quot;parse-names&quot;:false,&quot;dropping-particle&quot;:&quot;&quot;,&quot;non-dropping-particle&quot;:&quot;&quot;},{&quot;family&quot;:&quot;Suleyman&quot;,&quot;given&quot;:&quot;Mustafa&quot;,&quot;parse-names&quot;:false,&quot;dropping-particle&quot;:&quot;&quot;,&quot;non-dropping-particle&quot;:&quot;&quot;},{&quot;family&quot;:&quot;Back&quot;,&quot;given&quot;:&quot;Trevor&quot;,&quot;parse-names&quot;:false,&quot;dropping-particle&quot;:&quot;&quot;,&quot;non-dropping-particle&quot;:&quot;&quot;},{&quot;family&quot;:&quot;Hughes&quot;,&quot;given&quot;:&quot;Cían Owen&quot;,&quot;parse-names&quot;:false,&quot;dropping-particle&quot;:&quot;&quot;,&quot;non-dropping-particle&quot;:&quot;&quot;},{&quot;family&quot;:&quot;Ledsam&quot;,&quot;given&quot;:&quot;Joseph R&quot;,&quot;parse-names&quot;:false,&quot;dropping-particle&quot;:&quot;&quot;,&quot;non-dropping-particle&quot;:&quot;&quot;},{&quot;family&quot;:&quot;Ronneberger&quot;,&quot;given&quot;:&quot;Olaf&quot;,&quot;parse-names&quot;:false,&quot;dropping-particle&quot;:&quot;&quot;,&quot;non-dropping-particle&quot;:&quot;&quot;}],&quot;container-title&quot;:&quot;Journal of Medical Internet Research&quot;,&quot;container-title-short&quot;:&quot;J Med Internet Res&quot;,&quot;DOI&quot;:&quot;10.2196/26151&quot;,&quot;ISSN&quot;:&quot;1438-8871&quot;,&quot;issued&quot;:{&quot;date-parts&quot;:[[2021,7,12]]},&quot;page&quot;:&quot;e26151&quot;,&quot;issue&quot;:&quot;7&quot;,&quot;volume&quot;:&quot;23&quot;},&quot;isTemporary&quot;:false}]},{&quot;citationID&quot;:&quot;MENDELEY_CITATION_5afaf814-bd00-4fa7-94fc-5b1d6280559e&quot;,&quot;properties&quot;:{&quot;noteIndex&quot;:0},&quot;isEdited&quot;:false,&quot;manualOverride&quot;:{&quot;isManuallyOverridden&quot;:false,&quot;citeprocText&quot;:&quot;[91]&quot;,&quot;manualOverrideText&quot;:&quot;&quot;},&quot;citationTag&quot;:&quot;MENDELEY_CITATION_v3_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&quot;,&quot;citationItems&quot;:[{&quot;id&quot;:&quot;ec2e3543-5689-3e7f-a9b0-ca8531411806&quot;,&quot;itemData&quot;:{&quot;type&quot;:&quot;article-journal&quot;,&quot;id&quot;:&quot;ec2e3543-5689-3e7f-a9b0-ca8531411806&quot;,&quot;title&quot;:&quot;Domain-Adversarial Training of Neural Networks&quot;,&quot;author&quot;:[{&quot;family&quot;:&quot;Ganin&quot;,&quot;given&quot;:&quot;Yaroslav&quot;,&quot;parse-names&quot;:false,&quot;dropping-particle&quot;:&quot;&quot;,&quot;non-dropping-particle&quot;:&quot;&quot;},{&quot;family&quot;:&quot;Ustinova&quot;,&quot;given&quot;:&quot;Evgeniya&quot;,&quot;parse-names&quot;:false,&quot;dropping-particle&quot;:&quot;&quot;,&quot;non-dropping-particle&quot;:&quot;&quot;},{&quot;family&quot;:&quot;Ajakan&quot;,&quot;given&quot;:&quot;Hana&quot;,&quot;parse-names&quot;:false,&quot;dropping-particle&quot;:&quot;&quot;,&quot;non-dropping-particle&quot;:&quot;&quot;},{&quot;family&quot;:&quot;Germain&quot;,&quot;given&quot;:&quot;Pascal&quot;,&quot;parse-names&quot;:false,&quot;dropping-particle&quot;:&quot;&quot;,&quot;non-dropping-particle&quot;:&quot;&quot;},{&quot;family&quot;:&quot;Larochelle&quot;,&quot;given&quot;:&quot;Hugo&quot;,&quot;parse-names&quot;:false,&quot;dropping-particle&quot;:&quot;&quot;,&quot;non-dropping-particle&quot;:&quot;&quot;},{&quot;family&quot;:&quot;Laviolette&quot;,&quot;given&quot;:&quot;François&quot;,&quot;parse-names&quot;:false,&quot;dropping-particle&quot;:&quot;&quot;,&quot;non-dropping-particle&quot;:&quot;&quot;},{&quot;family&quot;:&quot;Marchand&quot;,&quot;given&quot;:&quot;Mario&quot;,&quot;parse-names&quot;:false,&quot;dropping-particle&quot;:&quot;&quot;,&quot;non-dropping-particle&quot;:&quot;&quot;},{&quot;family&quot;:&quot;Lempitsky&quot;,&quot;given&quot;:&quot;Victor&quot;,&quot;parse-names&quot;:false,&quot;dropping-particle&quot;:&quot;&quot;,&quot;non-dropping-particle&quot;:&quot;&quot;}],&quot;URL&quot;:&quot;http://arxiv.org/abs/1505.07818&quot;,&quot;issued&quot;:{&quot;date-parts&quot;:[[2016,5,26]]},&quot;abstract&quot;:&quot;We introduce a new representation learning approach for domain adaptation, in which data at training and test time come from similar but different distributions. Our approach is directly inspired by the theory on domain adaptation suggesting that, for effective domain transfer to be achieved, predictions must be made based on features that cannot discriminate between the training (source) and test (target) domains. The approach implements this idea in the context of neural network architectures that are trained on labeled data from the source domain and unlabeled data from the target domain (no labeled target-domain data is necessary). As the training progresses, the approach promotes the emergence of features that are (i) discriminative for the main learning task on the source domain and (ii) indiscriminate with respect to the shift between the domains. We show that this adaptation behaviour can be achieved in almost any feed-forward model by augmenting it with few standard layers and a new gradient reversal layer. The resulting augmented architecture can be trained using standard backpropagation and stochastic gradient descent, and can thus be implemented with little effort using any of the deep learning packages. We demonstrate the success of our approach for two distinct classification problems (document sentiment analysis and image classification), where state-of-the-art domain adaptation performance on standard benchmarks is achieved. We also validate the approach for descriptor learning task in the context of person re-identification application.&quot;,&quot;container-title-short&quot;:&quot;&quot;},&quot;isTemporary&quot;:false}]},{&quot;citationID&quot;:&quot;MENDELEY_CITATION_3a8c55b3-e9a8-4f52-a25d-6b4dcd120849&quot;,&quot;properties&quot;:{&quot;noteIndex&quot;:0},&quot;isEdited&quot;:false,&quot;manualOverride&quot;:{&quot;isManuallyOverridden&quot;:false,&quot;citeprocText&quot;:&quot;[94]&quot;,&quot;manualOverrideText&quot;:&quot;&quot;},&quot;citationTag&quot;:&quot;MENDELEY_CITATION_v3_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&quot;,&quot;citationItems&quot;:[{&quot;id&quot;:&quot;60cbc9ef-4436-38a7-82ae-640f02b108ad&quot;,&quot;itemData&quot;:{&quot;type&quot;:&quot;article-journal&quot;,&quot;id&quot;:&quot;60cbc9ef-4436-38a7-82ae-640f02b108ad&quot;,&quot;title&quot;:&quot;Deep-learning-based detection and segmentation of organs at risk in nasopharyngeal carcinoma computed tomographic images for radiotherapy planning&quot;,&quot;author&quot;:[{&quot;family&quot;:&quot;Liang&quot;,&quot;given&quot;:&quot;Shujun&quot;,&quot;parse-names&quot;:false,&quot;dropping-particle&quot;:&quot;&quot;,&quot;non-dropping-particle&quot;:&quot;&quot;},{&quot;family&quot;:&quot;Tang&quot;,&quot;given&quot;:&quot;Fan&quot;,&quot;parse-names&quot;:false,&quot;dropping-particle&quot;:&quot;&quot;,&quot;non-dropping-particle&quot;:&quot;&quot;},{&quot;family&quot;:&quot;Huang&quot;,&quot;given&quot;:&quot;Xia&quot;,&quot;parse-names&quot;:false,&quot;dropping-particle&quot;:&quot;&quot;,&quot;non-dropping-particle&quot;:&quot;&quot;},{&quot;family&quot;:&quot;Yang&quot;,&quot;given&quot;:&quot;Kaifan&quot;,&quot;parse-names&quot;:false,&quot;dropping-particle&quot;:&quot;&quot;,&quot;non-dropping-particle&quot;:&quot;&quot;},{&quot;family&quot;:&quot;Zhong&quot;,&quot;given&quot;:&quot;Tao&quot;,&quot;parse-names&quot;:false,&quot;dropping-particle&quot;:&quot;&quot;,&quot;non-dropping-particle&quot;:&quot;&quot;},{&quot;family&quot;:&quot;Hu&quot;,&quot;given&quot;:&quot;Runyue&quot;,&quot;parse-names&quot;:false,&quot;dropping-particle&quot;:&quot;&quot;,&quot;non-dropping-particle&quot;:&quot;&quot;},{&quot;family&quot;:&quot;Liu&quot;,&quot;given&quot;:&quot;Shangqing&quot;,&quot;parse-names&quot;:false,&quot;dropping-particle&quot;:&quot;&quot;,&quot;non-dropping-particle&quot;:&quot;&quot;},{&quot;family&quot;:&quot;Yuan&quot;,&quot;given&quot;:&quot;Xinrui&quot;,&quot;parse-names&quot;:false,&quot;dropping-particle&quot;:&quot;&quot;,&quot;non-dropping-particle&quot;:&quot;&quot;},{&quot;family&quot;:&quot;Zhang&quot;,&quot;given&quot;:&quot;Yu&quot;,&quot;parse-names&quot;:false,&quot;dropping-particle&quot;:&quot;&quot;,&quot;non-dropping-particle&quot;:&quot;&quot;}],&quot;container-title&quot;:&quot;European Radiology&quot;,&quot;container-title-short&quot;:&quot;Eur Radiol&quot;,&quot;DOI&quot;:&quot;10.1007/s00330-018-5748-9&quot;,&quot;ISSN&quot;:&quot;0938-7994&quot;,&quot;issued&quot;:{&quot;date-parts&quot;:[[2019,4,9]]},&quot;page&quot;:&quot;1961-1967&quot;,&quot;issue&quot;:&quot;4&quot;,&quot;volume&quot;:&quot;29&quot;},&quot;isTemporary&quot;:false}]},{&quot;citationID&quot;:&quot;MENDELEY_CITATION_f3142ebc-8a9c-49c0-9ff5-d377ba98426b&quot;,&quot;properties&quot;:{&quot;noteIndex&quot;:0},&quot;isEdited&quot;:false,&quot;manualOverride&quot;:{&quot;isManuallyOverridden&quot;:false,&quot;citeprocText&quot;:&quot;[95]&quot;,&quot;manualOverrideText&quot;:&quot;&quot;},&quot;citationTag&quot;:&quot;MENDELEY_CITATION_v3_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&quot;,&quot;citationItems&quot;:[{&quot;id&quot;:&quot;94c8f2b6-1a28-35cd-a9ff-18a349698dc2&quot;,&quot;itemData&quot;:{&quot;type&quot;:&quot;article&quot;,&quot;id&quot;:&quot;94c8f2b6-1a28-35cd-a9ff-18a349698dc2&quot;,&quot;title&quot;:&quot;Medical Image Segmentation: A Comprehensive Review of Deep Learning-Based Methods&quot;,&quot;author&quot;:[{&quot;family&quot;:&quot;Gao&quot;,&quot;given&quot;:&quot;Yuxiao&quot;,&quot;parse-names&quot;:false,&quot;dropping-particle&quot;:&quot;&quot;,&quot;non-dropping-particle&quot;:&quot;&quot;},{&quot;family&quot;:&quot;Jiang&quot;,&quot;given&quot;:&quot;Yang&quot;,&quot;parse-names&quot;:false,&quot;dropping-particle&quot;:&quot;&quot;,&quot;non-dropping-particle&quot;:&quot;&quot;},{&quot;family&quot;:&quot;Peng&quot;,&quot;given&quot;:&quot;Yanhong&quot;,&quot;parse-names&quot;:false,&quot;dropping-particle&quot;:&quot;&quot;,&quot;non-dropping-particle&quot;:&quot;&quot;},{&quot;family&quot;:&quot;Yuan&quot;,&quot;given&quot;:&quot;Fujiang&quot;,&quot;parse-names&quot;:false,&quot;dropping-particle&quot;:&quot;&quot;,&quot;non-dropping-particle&quot;:&quot;&quot;},{&quot;family&quot;:&quot;Zhang&quot;,&quot;given&quot;:&quot;Xinyue&quot;,&quot;parse-names&quot;:false,&quot;dropping-particle&quot;:&quot;&quot;,&quot;non-dropping-particle&quot;:&quot;&quot;},{&quot;family&quot;:&quot;Wang&quot;,&quot;given&quot;:&quot;Jianfeng&quot;,&quot;parse-names&quot;:false,&quot;dropping-particle&quot;:&quot;&quot;,&quot;non-dropping-particle&quot;:&quot;&quot;}],&quot;container-title&quot;:&quot;Tomography&quot;,&quot;DOI&quot;:&quot;10.3390/tomography11050052&quot;,&quot;ISSN&quot;:&quot;2379139X&quot;,&quot;PMID&quot;:&quot;40423254&quot;,&quot;issued&quot;:{&quot;date-parts&quot;:[[2025,5,1]]},&quot;abstract&quot;:&quot;Medical image segmentation is a critical application of computer vision in the analysis of medical images. Its primary objective is to isolate regions of interest in medical images from the background, thereby assisting clinicians in accurately identifying lesions, their sizes, locations, and their relationships with surrounding tissues. However, compared to natural images, medical images present unique challenges, such as low resolution, poor contrast, inconsistency, and scattered target regions. Furthermore, the accuracy and stability of segmentation results are subject to more stringent requirements. In recent years, with the widespread application of Convolutional Neural Networks (CNNs) in computer vision, deep learning-based methods for medical image segmentation have become a focal point of research. This paper categorizes, reviews, and summarizes the current representative methods and research status in the field of medical image segmentation. A comparative analysis of relevant experiments is presented, along with an introduction to commonly used public datasets, performance evaluation metrics, and loss functions in medical image segmentation. Finally, potential future research directions and development trends in this field are predicted and analyzed.&quot;,&quot;publisher&quot;:&quot;Multidisciplinary Digital Publishing Institute (MDPI)&quot;,&quot;issue&quot;:&quot;5&quot;,&quot;volume&quot;:&quot;11&quot;,&quot;container-title-short&quot;:&quot;&quot;},&quot;isTemporary&quot;:false}]},{&quot;citationID&quot;:&quot;MENDELEY_CITATION_76449045-091f-4d4b-bcb4-a38b76ca448e&quot;,&quot;properties&quot;:{&quot;noteIndex&quot;:0},&quot;isEdited&quot;:false,&quot;manualOverride&quot;:{&quot;isManuallyOverridden&quot;:false,&quot;citeprocText&quot;:&quot;[96]&quot;,&quot;manualOverrideText&quot;:&quot;&quot;},&quot;citationTag&quot;:&quot;MENDELEY_CITATION_v3_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&quot;,&quot;citationItems&quot;:[{&quot;id&quot;:&quot;fdc8984a-c5f3-35ec-a30f-bd52f4a5a3e6&quot;,&quot;itemData&quot;:{&quot;type&quot;:&quot;article-journal&quot;,&quot;id&quot;:&quot;fdc8984a-c5f3-35ec-a30f-bd52f4a5a3e6&quot;,&quot;title&quot;:&quot;Image Segmentation Using Deep Learning: A Survey&quot;,&quot;author&quot;:[{&quot;family&quot;:&quot;Minaee&quot;,&quot;given&quot;:&quot;Shervin&quot;,&quot;parse-names&quot;:false,&quot;dropping-particle&quot;:&quot;&quot;,&quot;non-dropping-particle&quot;:&quot;&quot;},{&quot;family&quot;:&quot;Boykov&quot;,&quot;given&quot;:&quot;Yuri Y.&quot;,&quot;parse-names&quot;:false,&quot;dropping-particle&quot;:&quot;&quot;,&quot;non-dropping-particle&quot;:&quot;&quot;},{&quot;family&quot;:&quot;Porikli&quot;,&quot;given&quot;:&quot;Fatih&quot;,&quot;parse-names&quot;:false,&quot;dropping-particle&quot;:&quot;&quot;,&quot;non-dropping-particle&quot;:&quot;&quot;},{&quot;family&quot;:&quot;Plaza&quot;,&quot;given&quot;:&quot;Antonio J&quot;,&quot;parse-names&quot;:false,&quot;dropping-particle&quot;:&quot;&quot;,&quot;non-dropping-particle&quot;:&quot;&quot;},{&quot;family&quot;:&quot;Kehtarnavaz&quot;,&quot;given&quot;:&quot;Nasser&quot;,&quot;parse-names&quot;:false,&quot;dropping-particle&quot;:&quot;&quot;,&quot;non-dropping-particle&quot;:&quot;&quot;},{&quot;family&quot;:&quot;Terzopoulos&quot;,&quot;given&quot;:&quot;Demetri&quot;,&quot;parse-names&quot;:false,&quot;dropping-particle&quot;:&quot;&quot;,&quot;non-dropping-particle&quot;:&quot;&quot;}],&quot;container-title&quot;:&quot;IEEE Transactions on Pattern Analysis and Machine Intelligence&quot;,&quot;container-title-short&quot;:&quot;IEEE Trans Pattern Anal Mach Intell&quot;,&quot;DOI&quot;:&quot;10.1109/TPAMI.2021.3059968&quot;,&quot;ISSN&quot;:&quot;0162-8828&quot;,&quot;issued&quot;:{&quot;date-parts&quot;:[[2021]]},&quot;page&quot;:&quot;1-1&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57841A-4058-488D-85C4-66503B8139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AIPCP Article Template_Sept1_2023</Template>
  <TotalTime>0</TotalTime>
  <Pages>22</Pages>
  <Words>12549</Words>
  <Characters>71530</Characters>
  <Application>Microsoft Office Word</Application>
  <DocSecurity>0</DocSecurity>
  <Lines>596</Lines>
  <Paragraphs>167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Shankara Narayanan V R</cp:lastModifiedBy>
  <cp:revision>2</cp:revision>
  <cp:lastPrinted>2025-08-31T13:45:00Z</cp:lastPrinted>
  <dcterms:created xsi:type="dcterms:W3CDTF">2025-09-18T18:08:00Z</dcterms:created>
  <dcterms:modified xsi:type="dcterms:W3CDTF">2025-09-18T18:08:00Z</dcterms:modified>
</cp:coreProperties>
</file>